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27E17" w14:textId="77777777" w:rsidR="00622650" w:rsidRPr="0089672D" w:rsidRDefault="00622650" w:rsidP="00622650">
      <w:pPr>
        <w:rPr>
          <w:rFonts w:asciiTheme="minorHAnsi" w:hAnsiTheme="minorHAnsi" w:cs="Arial"/>
          <w:sz w:val="20"/>
        </w:rPr>
      </w:pPr>
    </w:p>
    <w:tbl>
      <w:tblPr>
        <w:tblpPr w:leftFromText="141" w:rightFromText="141" w:vertAnchor="text" w:tblpY="1"/>
        <w:tblOverlap w:val="never"/>
        <w:tblW w:w="50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85"/>
        <w:gridCol w:w="6256"/>
      </w:tblGrid>
      <w:tr w:rsidR="00622650" w:rsidRPr="00590074" w14:paraId="417399D2" w14:textId="77777777" w:rsidTr="00155989">
        <w:tc>
          <w:tcPr>
            <w:tcW w:w="2985" w:type="dxa"/>
            <w:shd w:val="clear" w:color="auto" w:fill="F2F2F2"/>
          </w:tcPr>
          <w:p w14:paraId="1F4BF6FF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Vertrags-ID</w:t>
            </w:r>
          </w:p>
        </w:tc>
        <w:tc>
          <w:tcPr>
            <w:tcW w:w="6256" w:type="dxa"/>
          </w:tcPr>
          <w:p w14:paraId="404F68C8" w14:textId="03E21079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sz w:val="22"/>
                <w:szCs w:val="22"/>
              </w:rPr>
              <w:t>&lt;Vertrags-ID aus Vertragsmanagement</w:t>
            </w:r>
            <w:r w:rsidR="007A315C">
              <w:rPr>
                <w:rFonts w:ascii="MetaNormalLF-Roman" w:hAnsi="MetaNormalLF-Roman" w:cs="Arial"/>
                <w:sz w:val="22"/>
                <w:szCs w:val="22"/>
              </w:rPr>
              <w:t>, CUNO-Nummer</w:t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t>&gt;</w:t>
            </w:r>
          </w:p>
        </w:tc>
      </w:tr>
      <w:tr w:rsidR="00622650" w:rsidRPr="00590074" w14:paraId="4E96F723" w14:textId="77777777" w:rsidTr="00155989">
        <w:tc>
          <w:tcPr>
            <w:tcW w:w="2985" w:type="dxa"/>
            <w:shd w:val="clear" w:color="auto" w:fill="F2F2F2"/>
          </w:tcPr>
          <w:p w14:paraId="0AE0ECFA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 xml:space="preserve">Gegenstand </w:t>
            </w:r>
            <w:r>
              <w:rPr>
                <w:rFonts w:ascii="MetaNormalLF-Roman" w:hAnsi="MetaNormalLF-Roman" w:cs="Arial"/>
                <w:b/>
                <w:sz w:val="22"/>
                <w:szCs w:val="22"/>
              </w:rPr>
              <w:t>(</w:t>
            </w: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kurz</w:t>
            </w:r>
            <w:r>
              <w:rPr>
                <w:rFonts w:ascii="MetaNormalLF-Roman" w:hAnsi="MetaNormalLF-Roman" w:cs="Arial"/>
                <w:b/>
                <w:sz w:val="22"/>
                <w:szCs w:val="22"/>
              </w:rPr>
              <w:t>)</w:t>
            </w:r>
          </w:p>
        </w:tc>
        <w:tc>
          <w:tcPr>
            <w:tcW w:w="6256" w:type="dxa"/>
          </w:tcPr>
          <w:p w14:paraId="71EFE492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NNNNNNNNNNNNNNN</w:t>
            </w:r>
          </w:p>
          <w:p w14:paraId="1B20A642" w14:textId="77777777" w:rsidR="00622650" w:rsidRPr="00590074" w:rsidRDefault="00622650" w:rsidP="001B7565">
            <w:pPr>
              <w:rPr>
                <w:rFonts w:ascii="MetaNormalLF-Roman" w:hAnsi="MetaNormalLF-Roman" w:cs="Arial"/>
                <w:sz w:val="22"/>
                <w:szCs w:val="22"/>
              </w:rPr>
            </w:pPr>
          </w:p>
        </w:tc>
      </w:tr>
      <w:tr w:rsidR="00622650" w:rsidRPr="00590074" w14:paraId="649DD97B" w14:textId="77777777" w:rsidTr="00155989">
        <w:tc>
          <w:tcPr>
            <w:tcW w:w="2985" w:type="dxa"/>
            <w:shd w:val="clear" w:color="auto" w:fill="F2F2F2"/>
          </w:tcPr>
          <w:p w14:paraId="1093C64B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Auftraggeber/</w:t>
            </w:r>
          </w:p>
          <w:p w14:paraId="102AF727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 xml:space="preserve">Verantwortlicher </w:t>
            </w:r>
          </w:p>
        </w:tc>
        <w:tc>
          <w:tcPr>
            <w:tcW w:w="6256" w:type="dxa"/>
          </w:tcPr>
          <w:p w14:paraId="5B5846B8" w14:textId="77777777" w:rsidR="00622650" w:rsidRPr="00590074" w:rsidRDefault="00622650" w:rsidP="001B7565">
            <w:pPr>
              <w:spacing w:after="120"/>
              <w:rPr>
                <w:rFonts w:ascii="MetaNormalLF-Roman" w:hAnsi="MetaNormalLF-Roman" w:cs="Arial"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 xml:space="preserve">Universitätsklinikum Heidelberg </w:t>
            </w:r>
            <w:proofErr w:type="spellStart"/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AdöR</w:t>
            </w:r>
            <w:proofErr w:type="spellEnd"/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br/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t>Im Neuenheimer Feld 672</w:t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br/>
              <w:t>6912</w:t>
            </w:r>
            <w:r w:rsidR="00C529D2">
              <w:rPr>
                <w:rFonts w:ascii="MetaNormalLF-Roman" w:hAnsi="MetaNormalLF-Roman" w:cs="Arial"/>
                <w:sz w:val="22"/>
                <w:szCs w:val="22"/>
              </w:rPr>
              <w:t>0</w:t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t xml:space="preserve"> Heidelberg</w:t>
            </w:r>
          </w:p>
        </w:tc>
      </w:tr>
      <w:tr w:rsidR="00622650" w:rsidRPr="00590074" w14:paraId="7BA5BE83" w14:textId="77777777" w:rsidTr="00155989">
        <w:tc>
          <w:tcPr>
            <w:tcW w:w="2985" w:type="dxa"/>
            <w:shd w:val="clear" w:color="auto" w:fill="F2F2F2"/>
          </w:tcPr>
          <w:p w14:paraId="16AD3F51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Auftragnehmer/</w:t>
            </w:r>
          </w:p>
          <w:p w14:paraId="0F62D507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Auftragsverarbeiter</w:t>
            </w:r>
          </w:p>
          <w:p w14:paraId="5D9335C6" w14:textId="77777777" w:rsidR="00622650" w:rsidRPr="00590074" w:rsidRDefault="00622650" w:rsidP="001B7565">
            <w:pPr>
              <w:spacing w:after="120"/>
              <w:rPr>
                <w:rFonts w:ascii="MetaNormalLF-Roman" w:hAnsi="MetaNormalLF-Roman" w:cs="Arial"/>
                <w:b/>
                <w:sz w:val="22"/>
                <w:szCs w:val="22"/>
              </w:rPr>
            </w:pPr>
          </w:p>
        </w:tc>
        <w:tc>
          <w:tcPr>
            <w:tcW w:w="6256" w:type="dxa"/>
          </w:tcPr>
          <w:p w14:paraId="7382CAAA" w14:textId="77777777" w:rsidR="00622650" w:rsidRPr="00590074" w:rsidRDefault="00622650" w:rsidP="001B7565">
            <w:pPr>
              <w:spacing w:after="120"/>
              <w:rPr>
                <w:rFonts w:ascii="MetaNormalLF-Roman" w:hAnsi="MetaNormalLF-Roman" w:cs="Arial"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&lt;Unternehmen mit Rechtsform&gt;</w:t>
            </w: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br/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t>&lt;Straße, Hausnummer&gt;</w:t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br/>
              <w:t>&lt;PLZ, Ort&gt;</w:t>
            </w:r>
          </w:p>
        </w:tc>
      </w:tr>
      <w:tr w:rsidR="00622650" w:rsidRPr="00590074" w14:paraId="51AD7767" w14:textId="77777777" w:rsidTr="00155989">
        <w:tc>
          <w:tcPr>
            <w:tcW w:w="2985" w:type="dxa"/>
            <w:shd w:val="clear" w:color="auto" w:fill="F2F2F2"/>
          </w:tcPr>
          <w:p w14:paraId="208A9104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Bezug</w:t>
            </w:r>
          </w:p>
        </w:tc>
        <w:tc>
          <w:tcPr>
            <w:tcW w:w="6256" w:type="dxa"/>
          </w:tcPr>
          <w:p w14:paraId="7EEA0FCE" w14:textId="77777777" w:rsidR="00622650" w:rsidRPr="00AC32DE" w:rsidRDefault="00622650" w:rsidP="001B7565">
            <w:pPr>
              <w:rPr>
                <w:rFonts w:ascii="MetaNormalLF-Roman" w:hAnsi="MetaNormalLF-Roman" w:cs="Arial"/>
                <w:i/>
                <w:color w:val="FF0000"/>
                <w:sz w:val="22"/>
                <w:szCs w:val="22"/>
              </w:rPr>
            </w:pPr>
            <w:r w:rsidRPr="00AC32DE">
              <w:rPr>
                <w:rFonts w:ascii="MetaNormalLF-Roman" w:hAnsi="MetaNormalLF-Roman" w:cs="Arial"/>
                <w:i/>
                <w:color w:val="FF0000"/>
                <w:sz w:val="22"/>
                <w:szCs w:val="22"/>
              </w:rPr>
              <w:t>&lt;Nichtzutreffendes entfernen&gt;</w:t>
            </w:r>
          </w:p>
          <w:p w14:paraId="746D4B5E" w14:textId="77777777" w:rsidR="00622650" w:rsidRPr="00590074" w:rsidRDefault="00622650" w:rsidP="001B7565">
            <w:pPr>
              <w:rPr>
                <w:rFonts w:ascii="MetaNormalLF-Roman" w:hAnsi="MetaNormalLF-Roman" w:cs="Arial"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sz w:val="22"/>
                <w:szCs w:val="22"/>
              </w:rPr>
              <w:t xml:space="preserve">Hauptvertrag </w:t>
            </w:r>
            <w:proofErr w:type="gramStart"/>
            <w:r w:rsidRPr="00590074">
              <w:rPr>
                <w:rFonts w:ascii="MetaNormalLF-Roman" w:hAnsi="MetaNormalLF-Roman" w:cs="Arial"/>
                <w:sz w:val="22"/>
                <w:szCs w:val="22"/>
              </w:rPr>
              <w:t>vom ???</w:t>
            </w:r>
            <w:proofErr w:type="gramEnd"/>
            <w:r w:rsidRPr="00590074">
              <w:rPr>
                <w:rFonts w:ascii="MetaNormalLF-Roman" w:hAnsi="MetaNormalLF-Roman" w:cs="Arial"/>
                <w:sz w:val="22"/>
                <w:szCs w:val="22"/>
              </w:rPr>
              <w:t xml:space="preserve"> (Vertrags-ID: ???)</w:t>
            </w:r>
          </w:p>
          <w:p w14:paraId="1FF146F8" w14:textId="77777777" w:rsidR="00622650" w:rsidRPr="00590074" w:rsidRDefault="00622650" w:rsidP="001B7565">
            <w:pPr>
              <w:rPr>
                <w:rFonts w:ascii="MetaNormalLF-Roman" w:hAnsi="MetaNormalLF-Roman" w:cs="Arial"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sz w:val="22"/>
                <w:szCs w:val="22"/>
              </w:rPr>
              <w:t xml:space="preserve">EVB-IT-Vertrag </w:t>
            </w:r>
            <w:proofErr w:type="gramStart"/>
            <w:r w:rsidRPr="00590074">
              <w:rPr>
                <w:rFonts w:ascii="MetaNormalLF-Roman" w:hAnsi="MetaNormalLF-Roman" w:cs="Arial"/>
                <w:sz w:val="22"/>
                <w:szCs w:val="22"/>
              </w:rPr>
              <w:t>vom ???</w:t>
            </w:r>
            <w:proofErr w:type="gramEnd"/>
            <w:r w:rsidRPr="00590074">
              <w:rPr>
                <w:rFonts w:ascii="MetaNormalLF-Roman" w:hAnsi="MetaNormalLF-Roman" w:cs="Arial"/>
                <w:sz w:val="22"/>
                <w:szCs w:val="22"/>
              </w:rPr>
              <w:t xml:space="preserve"> (Vertrags-ID: ???)</w:t>
            </w:r>
          </w:p>
          <w:p w14:paraId="063C4847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sz w:val="22"/>
                <w:szCs w:val="22"/>
              </w:rPr>
              <w:t>Angebot vom tt.mm.20jj und Annahme vom tt.mm.20jj</w:t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br/>
              <w:t>Auftrag vom tt.mm.20jj und Auftragsbestätigung vom tt.mm.20jj</w:t>
            </w:r>
          </w:p>
        </w:tc>
      </w:tr>
      <w:tr w:rsidR="00622650" w:rsidRPr="00590074" w14:paraId="386602B5" w14:textId="77777777" w:rsidTr="00155989">
        <w:tc>
          <w:tcPr>
            <w:tcW w:w="2985" w:type="dxa"/>
            <w:shd w:val="clear" w:color="auto" w:fill="F2F2F2"/>
          </w:tcPr>
          <w:p w14:paraId="06CA7952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Anlagen</w:t>
            </w:r>
          </w:p>
        </w:tc>
        <w:tc>
          <w:tcPr>
            <w:tcW w:w="6256" w:type="dxa"/>
          </w:tcPr>
          <w:p w14:paraId="209CFC88" w14:textId="77777777" w:rsidR="00622650" w:rsidRPr="00590074" w:rsidRDefault="00622650" w:rsidP="001B7565">
            <w:pPr>
              <w:tabs>
                <w:tab w:val="left" w:pos="1191"/>
              </w:tabs>
              <w:rPr>
                <w:rFonts w:ascii="MetaNormalLF-Roman" w:hAnsi="MetaNormalLF-Roman" w:cs="Arial"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sz w:val="22"/>
                <w:szCs w:val="22"/>
              </w:rPr>
              <w:t xml:space="preserve">Anlage 1: </w:t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tab/>
              <w:t>Bedingungen zur Auftragsverarbeitung (</w:t>
            </w:r>
            <w:proofErr w:type="spellStart"/>
            <w:r w:rsidRPr="00590074">
              <w:rPr>
                <w:rFonts w:ascii="MetaNormalLF-Roman" w:hAnsi="MetaNormalLF-Roman" w:cs="Arial"/>
                <w:sz w:val="22"/>
                <w:szCs w:val="22"/>
              </w:rPr>
              <w:t>BedAV</w:t>
            </w:r>
            <w:proofErr w:type="spellEnd"/>
            <w:r w:rsidRPr="00590074">
              <w:rPr>
                <w:rFonts w:ascii="MetaNormalLF-Roman" w:hAnsi="MetaNormalLF-Roman" w:cs="Arial"/>
                <w:sz w:val="22"/>
                <w:szCs w:val="22"/>
              </w:rPr>
              <w:t xml:space="preserve">) </w:t>
            </w:r>
          </w:p>
          <w:p w14:paraId="4190BAA8" w14:textId="77777777" w:rsidR="00622650" w:rsidRPr="00590074" w:rsidRDefault="00622650" w:rsidP="001B7565">
            <w:pPr>
              <w:tabs>
                <w:tab w:val="left" w:pos="1191"/>
              </w:tabs>
              <w:rPr>
                <w:rFonts w:ascii="MetaNormalLF-Roman" w:hAnsi="MetaNormalLF-Roman" w:cs="Arial"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sz w:val="22"/>
                <w:szCs w:val="22"/>
              </w:rPr>
              <w:t xml:space="preserve">Anlage 2: </w:t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tab/>
              <w:t xml:space="preserve">Dokumentation zugesicherter technischer und </w:t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br/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tab/>
              <w:t xml:space="preserve">organisatorischer Maßnahmen beim Auftragnehmer </w:t>
            </w:r>
          </w:p>
          <w:p w14:paraId="6855A348" w14:textId="77777777" w:rsidR="00622650" w:rsidRPr="00590074" w:rsidRDefault="00622650" w:rsidP="001B7565">
            <w:pPr>
              <w:tabs>
                <w:tab w:val="left" w:pos="1191"/>
              </w:tabs>
              <w:rPr>
                <w:rFonts w:ascii="MetaNormalLF-Roman" w:hAnsi="MetaNormalLF-Roman" w:cs="Arial"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sz w:val="22"/>
                <w:szCs w:val="22"/>
              </w:rPr>
              <w:tab/>
              <w:t>(TOMs)</w:t>
            </w:r>
          </w:p>
        </w:tc>
      </w:tr>
      <w:tr w:rsidR="00622650" w:rsidRPr="00590074" w14:paraId="4B6CC60C" w14:textId="77777777" w:rsidTr="00155989">
        <w:tc>
          <w:tcPr>
            <w:tcW w:w="2985" w:type="dxa"/>
            <w:shd w:val="clear" w:color="auto" w:fill="F2F2F2"/>
          </w:tcPr>
          <w:p w14:paraId="3C82B5C4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Gegenstand des</w:t>
            </w: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br/>
              <w:t>Auftrags (lang)</w:t>
            </w:r>
          </w:p>
        </w:tc>
        <w:tc>
          <w:tcPr>
            <w:tcW w:w="6256" w:type="dxa"/>
          </w:tcPr>
          <w:p w14:paraId="7D83FC23" w14:textId="77777777" w:rsidR="00622650" w:rsidRPr="00590074" w:rsidRDefault="00622650" w:rsidP="001B7565">
            <w:pPr>
              <w:spacing w:after="60"/>
              <w:rPr>
                <w:rFonts w:ascii="MetaNormalLF-Roman" w:hAnsi="MetaNormalLF-Roman" w:cs="Arial"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sz w:val="22"/>
                <w:szCs w:val="22"/>
              </w:rPr>
              <w:t>Verarbeitung personenbezogener Daten zur Erfüllung der nachgenannten Verarbeitungszwecke</w:t>
            </w:r>
          </w:p>
        </w:tc>
      </w:tr>
      <w:tr w:rsidR="00622650" w:rsidRPr="00590074" w14:paraId="6EF084F7" w14:textId="77777777" w:rsidTr="00155989">
        <w:tc>
          <w:tcPr>
            <w:tcW w:w="2985" w:type="dxa"/>
            <w:shd w:val="clear" w:color="auto" w:fill="F2F2F2"/>
          </w:tcPr>
          <w:p w14:paraId="26F6939A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 xml:space="preserve">Dauer des </w:t>
            </w: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br/>
              <w:t>Auftrages</w:t>
            </w:r>
          </w:p>
        </w:tc>
        <w:tc>
          <w:tcPr>
            <w:tcW w:w="6256" w:type="dxa"/>
          </w:tcPr>
          <w:p w14:paraId="5C893B3B" w14:textId="15E1953D" w:rsidR="00622650" w:rsidRDefault="00B02D75" w:rsidP="00320255">
            <w:pPr>
              <w:pStyle w:val="Listenabsatz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1638067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Arial"/>
                <w:sz w:val="22"/>
                <w:szCs w:val="22"/>
              </w:rPr>
              <w:t xml:space="preserve"> </w:t>
            </w:r>
            <w:r w:rsidR="00622650" w:rsidRPr="00622650">
              <w:rPr>
                <w:rFonts w:ascii="MetaNormalLF-Roman" w:hAnsi="MetaNormalLF-Roman" w:cs="Arial"/>
                <w:sz w:val="22"/>
                <w:szCs w:val="22"/>
              </w:rPr>
              <w:t>Die Dauer dieser Vereinbarung entspricht der Laufzeit des Hauptvertrages/Auftrages/Leistungsvereinbarung.</w:t>
            </w:r>
          </w:p>
          <w:p w14:paraId="17B240CB" w14:textId="0A26FDE2" w:rsidR="00622650" w:rsidRDefault="00B02D75" w:rsidP="00320255">
            <w:pPr>
              <w:pStyle w:val="Listenabsatz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758417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Arial"/>
                <w:sz w:val="22"/>
                <w:szCs w:val="22"/>
              </w:rPr>
              <w:t xml:space="preserve"> </w:t>
            </w:r>
            <w:r w:rsidR="00622650">
              <w:rPr>
                <w:rFonts w:ascii="MetaNormalLF-Roman" w:hAnsi="MetaNormalLF-Roman" w:cs="Arial"/>
                <w:sz w:val="22"/>
                <w:szCs w:val="22"/>
              </w:rPr>
              <w:t>Der Vertrag ist zur einmaligen Ausführung</w:t>
            </w:r>
          </w:p>
          <w:p w14:paraId="2C6C76FA" w14:textId="14E68DD6" w:rsidR="00622650" w:rsidRDefault="00B02D75" w:rsidP="00320255">
            <w:pPr>
              <w:pStyle w:val="Listenabsatz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-480614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Arial"/>
                <w:sz w:val="22"/>
                <w:szCs w:val="22"/>
              </w:rPr>
              <w:t xml:space="preserve"> </w:t>
            </w:r>
            <w:r w:rsidR="00622650">
              <w:rPr>
                <w:rFonts w:ascii="MetaNormalLF-Roman" w:hAnsi="MetaNormalLF-Roman" w:cs="Arial"/>
                <w:sz w:val="22"/>
                <w:szCs w:val="22"/>
              </w:rPr>
              <w:t>Die Laufzeit dieses Vertrages ist befristet bis zum &lt;</w:t>
            </w:r>
            <w:proofErr w:type="spellStart"/>
            <w:r w:rsidR="00622650">
              <w:rPr>
                <w:rFonts w:ascii="MetaNormalLF-Roman" w:hAnsi="MetaNormalLF-Roman" w:cs="Arial"/>
                <w:sz w:val="22"/>
                <w:szCs w:val="22"/>
              </w:rPr>
              <w:t>tt.mm.jjj</w:t>
            </w:r>
            <w:proofErr w:type="spellEnd"/>
            <w:r w:rsidR="00622650">
              <w:rPr>
                <w:rFonts w:ascii="MetaNormalLF-Roman" w:hAnsi="MetaNormalLF-Roman" w:cs="Arial"/>
                <w:sz w:val="22"/>
                <w:szCs w:val="22"/>
              </w:rPr>
              <w:t>.&gt;</w:t>
            </w:r>
          </w:p>
          <w:p w14:paraId="581D1662" w14:textId="6BDC1033" w:rsidR="00622650" w:rsidRPr="00622650" w:rsidRDefault="00B02D75" w:rsidP="00320255">
            <w:pPr>
              <w:pStyle w:val="Listenabsatz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-1344552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Arial"/>
                <w:sz w:val="22"/>
                <w:szCs w:val="22"/>
              </w:rPr>
              <w:t xml:space="preserve"> </w:t>
            </w:r>
            <w:r w:rsidR="00622650">
              <w:rPr>
                <w:rFonts w:ascii="MetaNormalLF-Roman" w:hAnsi="MetaNormalLF-Roman" w:cs="Arial"/>
                <w:sz w:val="22"/>
                <w:szCs w:val="22"/>
              </w:rPr>
              <w:t>Der Vertrag ist unbefristet.</w:t>
            </w:r>
          </w:p>
        </w:tc>
      </w:tr>
      <w:tr w:rsidR="00622650" w:rsidRPr="00590074" w14:paraId="6BF1CE72" w14:textId="77777777" w:rsidTr="00155989">
        <w:tc>
          <w:tcPr>
            <w:tcW w:w="2985" w:type="dxa"/>
            <w:shd w:val="clear" w:color="auto" w:fill="F2F2F2"/>
          </w:tcPr>
          <w:p w14:paraId="1C29EFFE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Verarbeitungsart</w:t>
            </w:r>
          </w:p>
        </w:tc>
        <w:tc>
          <w:tcPr>
            <w:tcW w:w="6256" w:type="dxa"/>
          </w:tcPr>
          <w:p w14:paraId="0FE8AB48" w14:textId="77777777" w:rsidR="00622650" w:rsidRPr="00590074" w:rsidRDefault="00622650" w:rsidP="001B756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r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Die Verarbeitung umfasst folgende datenschutzrelevante Aspekte:</w:t>
            </w:r>
          </w:p>
          <w:p w14:paraId="6BFFB1FC" w14:textId="0CF22A2A" w:rsidR="00622650" w:rsidRPr="00590074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530305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Die Verarbeitung personenbezogener Daten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br/>
              <w:t>ist wesentlicher Gegenstand des Auftrags</w:t>
            </w:r>
          </w:p>
          <w:p w14:paraId="4B5BFFAA" w14:textId="5A371D1B" w:rsidR="00622650" w:rsidRPr="00590074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110778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Die Verarbeitung personenbezogener Daten ist nicht Gegenstand des Auftrags, eine Offenlegung/Kenntnisnahme personenbezogener Daten ist im Rahmen der Auftragserledigung aber nicht auszuschließen.</w:t>
            </w:r>
          </w:p>
          <w:p w14:paraId="236C04FC" w14:textId="0F648222" w:rsidR="00622650" w:rsidRPr="00F4330B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1217387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F4330B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Die Verarbeitung personenbezogener Daten ist nicht Gegenstand des Auftrags, die Möglichkeit einer gelegentlichen Offenlegung/Kenntnisnahme ist durch </w:t>
            </w:r>
            <w:r w:rsidR="00622650" w:rsidRPr="00F4330B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lastRenderedPageBreak/>
              <w:t>technische/organisatorische Maßnahmen hinreichend ausgeschlossen</w:t>
            </w:r>
            <w:r w:rsidR="00EF622C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(Restrisiko der Kenntnisnahme verbleibt).</w:t>
            </w:r>
          </w:p>
          <w:p w14:paraId="0208046D" w14:textId="068E3392" w:rsidR="00622650" w:rsidRPr="00590074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1560828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Verarbeitung/Speicherung auf Rechnern des Auftragnehmers</w:t>
            </w:r>
          </w:p>
          <w:p w14:paraId="089E8B04" w14:textId="37263F00" w:rsidR="00622650" w:rsidRPr="00590074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165698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Nicht-automatisierte Verarbeitung: ....</w:t>
            </w:r>
          </w:p>
          <w:p w14:paraId="4547BB86" w14:textId="514BB259" w:rsidR="00622650" w:rsidRPr="00590074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1235394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Sonstiges: ...</w:t>
            </w:r>
          </w:p>
        </w:tc>
      </w:tr>
      <w:tr w:rsidR="00622650" w:rsidRPr="00590074" w14:paraId="20C79126" w14:textId="77777777" w:rsidTr="00155989">
        <w:tc>
          <w:tcPr>
            <w:tcW w:w="2985" w:type="dxa"/>
            <w:shd w:val="clear" w:color="auto" w:fill="F2F2F2"/>
          </w:tcPr>
          <w:p w14:paraId="3689E6F9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lastRenderedPageBreak/>
              <w:t>Verarbeitungszwecke</w:t>
            </w:r>
          </w:p>
        </w:tc>
        <w:tc>
          <w:tcPr>
            <w:tcW w:w="6256" w:type="dxa"/>
          </w:tcPr>
          <w:p w14:paraId="636EA629" w14:textId="0D3C61AA" w:rsidR="00622650" w:rsidRPr="00590074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486093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Schulungen</w:t>
            </w:r>
          </w:p>
          <w:p w14:paraId="63F74301" w14:textId="3BFB2429" w:rsidR="00622650" w:rsidRPr="00590074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687183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Implementierung von Software</w:t>
            </w:r>
          </w:p>
          <w:p w14:paraId="6553C172" w14:textId="430371D9" w:rsidR="00622650" w:rsidRPr="00590074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177154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Hosting Services beim</w:t>
            </w:r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Auftragne</w:t>
            </w:r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hmer</w:t>
            </w:r>
          </w:p>
          <w:p w14:paraId="59312401" w14:textId="0F36E951" w:rsidR="00622650" w:rsidRDefault="00B02D75" w:rsidP="007831FE">
            <w:pPr>
              <w:autoSpaceDE w:val="0"/>
              <w:autoSpaceDN w:val="0"/>
              <w:adjustRightInd w:val="0"/>
              <w:ind w:left="284" w:hanging="284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920330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Managed</w:t>
            </w:r>
            <w:proofErr w:type="spellEnd"/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Services</w:t>
            </w:r>
            <w:r w:rsidR="00465748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(z.B. Backup-, Storage-, Helpdesk-Services, </w:t>
            </w:r>
            <w:proofErr w:type="gramStart"/>
            <w:r w:rsidR="00465748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Cloud Computing</w:t>
            </w:r>
            <w:proofErr w:type="gramEnd"/>
            <w:r w:rsidR="00465748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, Remote Monitoring)</w:t>
            </w:r>
          </w:p>
          <w:p w14:paraId="4E666A7B" w14:textId="7E14ACD7" w:rsidR="00521AE9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155663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521AE9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Archivierung</w:t>
            </w:r>
          </w:p>
          <w:p w14:paraId="1D86F0C1" w14:textId="788A6E5C" w:rsidR="00521AE9" w:rsidRPr="00590074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194083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521AE9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Datenlöschung</w:t>
            </w:r>
          </w:p>
          <w:p w14:paraId="4D3F224A" w14:textId="6779B678" w:rsidR="00622650" w:rsidRPr="00590074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47915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Datenträgerv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ernichtung</w:t>
            </w:r>
          </w:p>
          <w:p w14:paraId="0A134841" w14:textId="4D1D53BD" w:rsidR="00622650" w:rsidRPr="00590074" w:rsidRDefault="00B02D75" w:rsidP="00320255">
            <w:pPr>
              <w:autoSpaceDE w:val="0"/>
              <w:autoSpaceDN w:val="0"/>
              <w:adjustRightInd w:val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2035030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255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320255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Sonstiges. .</w:t>
            </w:r>
          </w:p>
        </w:tc>
      </w:tr>
      <w:tr w:rsidR="00622650" w:rsidRPr="00590074" w14:paraId="56609014" w14:textId="77777777" w:rsidTr="00155989">
        <w:tc>
          <w:tcPr>
            <w:tcW w:w="2985" w:type="dxa"/>
            <w:shd w:val="clear" w:color="auto" w:fill="F2F2F2"/>
          </w:tcPr>
          <w:p w14:paraId="231826BD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 xml:space="preserve">Kategorien </w:t>
            </w: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br/>
              <w:t>verarbeiteter Daten</w:t>
            </w:r>
          </w:p>
        </w:tc>
        <w:tc>
          <w:tcPr>
            <w:tcW w:w="6256" w:type="dxa"/>
          </w:tcPr>
          <w:p w14:paraId="2AB9D98F" w14:textId="16E76938" w:rsidR="00320255" w:rsidRDefault="00B02D75" w:rsidP="009445E1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552665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320255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Identitätsdaten (Name, Vorname</w:t>
            </w:r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)</w:t>
            </w:r>
          </w:p>
          <w:p w14:paraId="4A577C0D" w14:textId="46BC437D" w:rsidR="00EF622C" w:rsidRDefault="00B02D75" w:rsidP="009445E1">
            <w:pPr>
              <w:autoSpaceDE w:val="0"/>
              <w:autoSpaceDN w:val="0"/>
              <w:adjustRightInd w:val="0"/>
              <w:ind w:left="284" w:hanging="284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1170758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EF622C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Kontakt-/Kommunikationsdaten (z. B. IP-Adressen, Telefon, </w:t>
            </w:r>
            <w:r w:rsidR="00EF622C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E-Mail, Nutzer, Login</w:t>
            </w:r>
            <w:r w:rsidR="00EF622C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)</w:t>
            </w:r>
          </w:p>
          <w:p w14:paraId="38C531F8" w14:textId="3F75EA74" w:rsidR="009445E1" w:rsidRPr="009445E1" w:rsidRDefault="00B02D75" w:rsidP="009445E1">
            <w:pPr>
              <w:autoSpaceDE w:val="0"/>
              <w:autoSpaceDN w:val="0"/>
              <w:adjustRightInd w:val="0"/>
              <w:ind w:left="284" w:hanging="284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1672983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9445E1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Administrative Daten (z.B. Vertragsdaten, Zahlungsdaten, Versicherungsdaten)</w:t>
            </w:r>
          </w:p>
          <w:p w14:paraId="49A75E83" w14:textId="3AF694F5" w:rsidR="00D333A3" w:rsidRPr="00EF622C" w:rsidRDefault="00B02D75" w:rsidP="009445E1">
            <w:pPr>
              <w:autoSpaceDE w:val="0"/>
              <w:autoSpaceDN w:val="0"/>
              <w:adjustRightInd w:val="0"/>
              <w:ind w:left="284" w:hanging="284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304927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Gesundheitsdaten</w:t>
            </w:r>
            <w:r w:rsidR="00D333A3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(Befunde, Diagnosen,</w:t>
            </w:r>
            <w:r w:rsidR="00EF622C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D333A3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Behandlungshistorie,</w:t>
            </w:r>
            <w:r w:rsidR="00EF622C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D333A3" w:rsidRPr="00EF622C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Bild- und Tonaufnahmen)</w:t>
            </w:r>
          </w:p>
          <w:p w14:paraId="34E19EF5" w14:textId="20BD3D78" w:rsidR="00622650" w:rsidRPr="00590074" w:rsidRDefault="00B02D75" w:rsidP="009445E1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125435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D333A3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B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iometrische, genetische Daten</w:t>
            </w:r>
          </w:p>
          <w:p w14:paraId="4F28DBD9" w14:textId="16EBDC7E" w:rsidR="00622650" w:rsidRPr="00590074" w:rsidRDefault="00B02D75" w:rsidP="009445E1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31652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Betriebliche Beschäftigtendaten</w:t>
            </w:r>
          </w:p>
          <w:p w14:paraId="6D86FC0E" w14:textId="452294D0" w:rsidR="00622650" w:rsidRDefault="00B02D75" w:rsidP="009445E1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205409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Personalaktendaten, Gehaltsdaten</w:t>
            </w:r>
          </w:p>
          <w:p w14:paraId="5AB3CA4D" w14:textId="5CF0B06A" w:rsidR="009445E1" w:rsidRPr="00590074" w:rsidRDefault="00B02D75" w:rsidP="009445E1">
            <w:pPr>
              <w:autoSpaceDE w:val="0"/>
              <w:autoSpaceDN w:val="0"/>
              <w:adjustRightInd w:val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-135419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Arial"/>
                <w:sz w:val="22"/>
                <w:szCs w:val="22"/>
              </w:rPr>
              <w:t xml:space="preserve"> Bewerberdaten</w:t>
            </w:r>
          </w:p>
          <w:p w14:paraId="6E809853" w14:textId="6D2EE48E" w:rsidR="00622650" w:rsidRPr="00590074" w:rsidRDefault="00B02D75" w:rsidP="009445E1">
            <w:pPr>
              <w:autoSpaceDE w:val="0"/>
              <w:autoSpaceDN w:val="0"/>
              <w:adjustRightInd w:val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1317790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Sonstige: </w:t>
            </w:r>
            <w:r w:rsidR="00622650" w:rsidRPr="00590074">
              <w:rPr>
                <w:rFonts w:ascii="MetaNormalLF-Roman" w:hAnsi="MetaNormalLF-Roman" w:cs="Arial"/>
                <w:sz w:val="22"/>
                <w:szCs w:val="22"/>
              </w:rPr>
              <w:t>...</w:t>
            </w:r>
          </w:p>
        </w:tc>
      </w:tr>
      <w:tr w:rsidR="00622650" w:rsidRPr="00590074" w14:paraId="389DACE0" w14:textId="77777777" w:rsidTr="00155989">
        <w:tc>
          <w:tcPr>
            <w:tcW w:w="2985" w:type="dxa"/>
            <w:shd w:val="clear" w:color="auto" w:fill="F2F2F2"/>
          </w:tcPr>
          <w:p w14:paraId="518426B5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Kategorien betroffener Personen</w:t>
            </w:r>
          </w:p>
        </w:tc>
        <w:tc>
          <w:tcPr>
            <w:tcW w:w="6256" w:type="dxa"/>
          </w:tcPr>
          <w:p w14:paraId="55CDC69E" w14:textId="0E324B60" w:rsidR="00622650" w:rsidRPr="00590074" w:rsidRDefault="00B02D75" w:rsidP="009445E1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1261561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Stationäre und ambulante Patienten</w:t>
            </w:r>
          </w:p>
          <w:p w14:paraId="52498592" w14:textId="13108303" w:rsidR="00622650" w:rsidRPr="00590074" w:rsidRDefault="00B02D75" w:rsidP="009445E1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-1049069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Angehörige, Kontakt-/Begleitpersonen der Patienten</w:t>
            </w:r>
          </w:p>
          <w:p w14:paraId="69961AA3" w14:textId="7B7EB445" w:rsidR="00622650" w:rsidRPr="00590074" w:rsidRDefault="00B02D75" w:rsidP="009445E1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1669290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Probanden, Probandenangehörige oder -vertreter</w:t>
            </w:r>
          </w:p>
          <w:p w14:paraId="3E88CEEF" w14:textId="46D6C562" w:rsidR="00622650" w:rsidRPr="00590074" w:rsidRDefault="00B02D75" w:rsidP="009445E1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1590805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Ärzte des Klinikums</w:t>
            </w:r>
          </w:p>
          <w:p w14:paraId="217779FF" w14:textId="385F266E" w:rsidR="00622650" w:rsidRPr="00590074" w:rsidRDefault="00B02D75" w:rsidP="009445E1">
            <w:pPr>
              <w:autoSpaceDE w:val="0"/>
              <w:autoSpaceDN w:val="0"/>
              <w:adjustRightInd w:val="0"/>
              <w:rPr>
                <w:rFonts w:ascii="MetaNormalLF-Roman" w:hAnsi="MetaNormalLF-Roman" w:cs="Calibri"/>
                <w:color w:val="000000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1692105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Sonstige Beschäftigte des Klinikums</w:t>
            </w:r>
          </w:p>
          <w:p w14:paraId="7F8FF6F0" w14:textId="77CE2EB3" w:rsidR="00622650" w:rsidRPr="00590074" w:rsidRDefault="00B02D75" w:rsidP="001F1876">
            <w:pPr>
              <w:autoSpaceDE w:val="0"/>
              <w:autoSpaceDN w:val="0"/>
              <w:adjustRightInd w:val="0"/>
              <w:ind w:left="284" w:hanging="284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Calibri"/>
                  <w:color w:val="000000"/>
                  <w:sz w:val="22"/>
                  <w:szCs w:val="22"/>
                </w:rPr>
                <w:id w:val="875201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Calibr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>Beschäftigte von Dienstleistern, Geschäfts-</w:t>
            </w:r>
            <w:r w:rsidR="001F1876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t xml:space="preserve"> und </w:t>
            </w:r>
            <w:r w:rsidR="00622650" w:rsidRPr="00590074">
              <w:rPr>
                <w:rFonts w:ascii="MetaNormalLF-Roman" w:hAnsi="MetaNormalLF-Roman" w:cs="Calibri"/>
                <w:color w:val="000000"/>
                <w:sz w:val="22"/>
                <w:szCs w:val="22"/>
              </w:rPr>
              <w:br/>
              <w:t>Kooperationspartnern des Klinikums</w:t>
            </w:r>
          </w:p>
          <w:p w14:paraId="51014415" w14:textId="6386283F" w:rsidR="00622650" w:rsidRPr="00590074" w:rsidRDefault="00B02D75" w:rsidP="009445E1">
            <w:pPr>
              <w:autoSpaceDE w:val="0"/>
              <w:autoSpaceDN w:val="0"/>
              <w:adjustRightInd w:val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-2062631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5E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9445E1">
              <w:rPr>
                <w:rFonts w:ascii="MetaNormalLF-Roman" w:hAnsi="MetaNormalLF-Roman" w:cs="Arial"/>
                <w:sz w:val="22"/>
                <w:szCs w:val="22"/>
              </w:rPr>
              <w:t xml:space="preserve"> </w:t>
            </w:r>
            <w:r w:rsidR="00622650" w:rsidRPr="00590074">
              <w:rPr>
                <w:rFonts w:ascii="MetaNormalLF-Roman" w:hAnsi="MetaNormalLF-Roman" w:cs="Arial"/>
                <w:sz w:val="22"/>
                <w:szCs w:val="22"/>
              </w:rPr>
              <w:t xml:space="preserve">Sonstige: </w:t>
            </w:r>
          </w:p>
        </w:tc>
      </w:tr>
      <w:tr w:rsidR="00622650" w:rsidRPr="00590074" w14:paraId="0F23EB1B" w14:textId="77777777" w:rsidTr="00155989">
        <w:tc>
          <w:tcPr>
            <w:tcW w:w="2985" w:type="dxa"/>
            <w:shd w:val="clear" w:color="auto" w:fill="F2F2F2"/>
          </w:tcPr>
          <w:p w14:paraId="13FDDFA6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Verarbeitungsort</w:t>
            </w:r>
          </w:p>
        </w:tc>
        <w:tc>
          <w:tcPr>
            <w:tcW w:w="6256" w:type="dxa"/>
          </w:tcPr>
          <w:p w14:paraId="39B54962" w14:textId="77777777" w:rsidR="00565EED" w:rsidRDefault="00565EED" w:rsidP="00565EED">
            <w:pPr>
              <w:spacing w:after="6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-753363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Innerhalb EU/EWR</w:t>
            </w:r>
          </w:p>
          <w:p w14:paraId="7ACD0E70" w14:textId="77777777" w:rsidR="00565EED" w:rsidRPr="00BF1858" w:rsidRDefault="00565EED" w:rsidP="00565EED">
            <w:pPr>
              <w:pStyle w:val="Listenabsatz"/>
              <w:numPr>
                <w:ilvl w:val="0"/>
                <w:numId w:val="16"/>
              </w:numPr>
              <w:spacing w:after="60"/>
              <w:rPr>
                <w:rFonts w:ascii="MetaNormalLF-Roman" w:hAnsi="MetaNormalLF-Roman" w:cs="Arial"/>
                <w:sz w:val="22"/>
                <w:szCs w:val="22"/>
              </w:rPr>
            </w:pPr>
            <w:r>
              <w:rPr>
                <w:rFonts w:ascii="MetaNormalLF-Roman" w:hAnsi="MetaNormalLF-Roman" w:cs="Arial"/>
                <w:sz w:val="22"/>
                <w:szCs w:val="22"/>
              </w:rPr>
              <w:t>&lt;</w:t>
            </w:r>
            <w:r w:rsidRPr="00BF1858">
              <w:rPr>
                <w:rFonts w:ascii="MetaNormalLF-Roman" w:hAnsi="MetaNormalLF-Roman" w:cs="Arial"/>
                <w:sz w:val="22"/>
                <w:szCs w:val="22"/>
              </w:rPr>
              <w:t>Stadt, Land</w:t>
            </w:r>
            <w:r>
              <w:rPr>
                <w:rFonts w:ascii="MetaNormalLF-Roman" w:hAnsi="MetaNormalLF-Roman" w:cs="Arial"/>
                <w:sz w:val="22"/>
                <w:szCs w:val="22"/>
              </w:rPr>
              <w:t>&gt;</w:t>
            </w:r>
          </w:p>
          <w:p w14:paraId="27AFD6B9" w14:textId="77777777" w:rsidR="00565EED" w:rsidRDefault="00565EED" w:rsidP="00565EED">
            <w:pPr>
              <w:spacing w:after="6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-237870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Außerhalb EU/EWR</w:t>
            </w:r>
          </w:p>
          <w:p w14:paraId="0D79A7B8" w14:textId="229F8B8D" w:rsidR="00622650" w:rsidRPr="00565EED" w:rsidRDefault="00565EED" w:rsidP="00565EED">
            <w:pPr>
              <w:pStyle w:val="Listenabsatz"/>
              <w:numPr>
                <w:ilvl w:val="0"/>
                <w:numId w:val="16"/>
              </w:numPr>
              <w:spacing w:after="60"/>
              <w:rPr>
                <w:rFonts w:ascii="MetaNormalLF-Roman" w:hAnsi="MetaNormalLF-Roman" w:cs="Arial"/>
                <w:sz w:val="22"/>
                <w:szCs w:val="22"/>
              </w:rPr>
            </w:pPr>
            <w:r w:rsidRPr="00565EED">
              <w:rPr>
                <w:rFonts w:ascii="MetaNormalLF-Roman" w:hAnsi="MetaNormalLF-Roman" w:cs="Arial"/>
                <w:sz w:val="22"/>
                <w:szCs w:val="22"/>
              </w:rPr>
              <w:t>&lt;Stadt, Land&gt;</w:t>
            </w:r>
          </w:p>
        </w:tc>
      </w:tr>
      <w:tr w:rsidR="00622650" w:rsidRPr="00590074" w14:paraId="63410185" w14:textId="77777777" w:rsidTr="00155989">
        <w:tc>
          <w:tcPr>
            <w:tcW w:w="2985" w:type="dxa"/>
            <w:shd w:val="clear" w:color="auto" w:fill="F2F2F2"/>
          </w:tcPr>
          <w:p w14:paraId="6FFF1331" w14:textId="5EB9A5C4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lastRenderedPageBreak/>
              <w:t>Weisungsberechtigte</w:t>
            </w:r>
            <w:r w:rsidR="00DD7535">
              <w:rPr>
                <w:rFonts w:ascii="MetaNormalLF-Roman" w:hAnsi="MetaNormalLF-Roman" w:cs="Arial"/>
                <w:b/>
                <w:sz w:val="22"/>
                <w:szCs w:val="22"/>
              </w:rPr>
              <w:t xml:space="preserve"> </w:t>
            </w: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beim Auftraggeber</w:t>
            </w:r>
          </w:p>
        </w:tc>
        <w:tc>
          <w:tcPr>
            <w:tcW w:w="6256" w:type="dxa"/>
          </w:tcPr>
          <w:p w14:paraId="27903B55" w14:textId="77777777" w:rsidR="00622650" w:rsidRPr="00590074" w:rsidRDefault="00622650" w:rsidP="001B7565">
            <w:pPr>
              <w:spacing w:after="60"/>
              <w:rPr>
                <w:rFonts w:ascii="MetaNormalLF-Roman" w:hAnsi="MetaNormalLF-Roman" w:cs="Arial"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sz w:val="22"/>
                <w:szCs w:val="22"/>
              </w:rPr>
              <w:t>&lt;Name, Kontaktangaben</w:t>
            </w:r>
            <w:r w:rsidR="00D333A3">
              <w:rPr>
                <w:rFonts w:ascii="MetaNormalLF-Roman" w:hAnsi="MetaNormalLF-Roman" w:cs="Arial"/>
                <w:sz w:val="22"/>
                <w:szCs w:val="22"/>
              </w:rPr>
              <w:t>&gt;</w:t>
            </w:r>
          </w:p>
        </w:tc>
      </w:tr>
      <w:tr w:rsidR="00DD7535" w:rsidRPr="00590074" w14:paraId="4F59E249" w14:textId="77777777" w:rsidTr="00155989">
        <w:tc>
          <w:tcPr>
            <w:tcW w:w="2985" w:type="dxa"/>
            <w:shd w:val="clear" w:color="auto" w:fill="F2F2F2"/>
          </w:tcPr>
          <w:p w14:paraId="3507B47F" w14:textId="32270980" w:rsidR="00DD7535" w:rsidRPr="00590074" w:rsidRDefault="00DD7535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Weisungsberechtigte</w:t>
            </w:r>
            <w:r>
              <w:rPr>
                <w:rFonts w:ascii="MetaNormalLF-Roman" w:hAnsi="MetaNormalLF-Roman" w:cs="Arial"/>
                <w:b/>
                <w:sz w:val="22"/>
                <w:szCs w:val="22"/>
              </w:rPr>
              <w:t xml:space="preserve"> </w:t>
            </w: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beim Auftrag</w:t>
            </w:r>
            <w:r>
              <w:rPr>
                <w:rFonts w:ascii="MetaNormalLF-Roman" w:hAnsi="MetaNormalLF-Roman" w:cs="Arial"/>
                <w:b/>
                <w:sz w:val="22"/>
                <w:szCs w:val="22"/>
              </w:rPr>
              <w:t>nehmer</w:t>
            </w:r>
          </w:p>
        </w:tc>
        <w:tc>
          <w:tcPr>
            <w:tcW w:w="6256" w:type="dxa"/>
          </w:tcPr>
          <w:p w14:paraId="03A440E2" w14:textId="16F09D1F" w:rsidR="00DD7535" w:rsidRPr="00590074" w:rsidRDefault="00DD7535" w:rsidP="001B7565">
            <w:pPr>
              <w:spacing w:after="60"/>
              <w:rPr>
                <w:rFonts w:ascii="MetaNormalLF-Roman" w:hAnsi="MetaNormalLF-Roman" w:cs="Arial"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sz w:val="22"/>
                <w:szCs w:val="22"/>
              </w:rPr>
              <w:t>&lt;Name, Kontaktangaben</w:t>
            </w:r>
            <w:r>
              <w:rPr>
                <w:rFonts w:ascii="MetaNormalLF-Roman" w:hAnsi="MetaNormalLF-Roman" w:cs="Arial"/>
                <w:sz w:val="22"/>
                <w:szCs w:val="22"/>
              </w:rPr>
              <w:t>&gt;</w:t>
            </w:r>
          </w:p>
        </w:tc>
      </w:tr>
      <w:tr w:rsidR="00622650" w:rsidRPr="00590074" w14:paraId="615286DC" w14:textId="77777777" w:rsidTr="00155989">
        <w:tc>
          <w:tcPr>
            <w:tcW w:w="2985" w:type="dxa"/>
            <w:shd w:val="clear" w:color="auto" w:fill="F2F2F2"/>
          </w:tcPr>
          <w:p w14:paraId="4FE43CC2" w14:textId="77777777" w:rsidR="00622650" w:rsidRPr="00590074" w:rsidRDefault="00622650" w:rsidP="001B7565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>
              <w:rPr>
                <w:rFonts w:ascii="MetaNormalLF-Roman" w:hAnsi="MetaNormalLF-Roman" w:cs="Arial"/>
                <w:b/>
                <w:sz w:val="22"/>
                <w:szCs w:val="22"/>
              </w:rPr>
              <w:t>Genehmigte Subunternehmer, weitere Auftragsverarbeiter</w:t>
            </w:r>
          </w:p>
        </w:tc>
        <w:tc>
          <w:tcPr>
            <w:tcW w:w="6256" w:type="dxa"/>
          </w:tcPr>
          <w:p w14:paraId="01FBB878" w14:textId="5122D1F6" w:rsidR="00622650" w:rsidRDefault="00B02D75" w:rsidP="00577CDF">
            <w:pPr>
              <w:pStyle w:val="Listenabsatz"/>
              <w:spacing w:after="60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-1722819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7CDF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577CDF">
              <w:rPr>
                <w:rFonts w:ascii="MetaNormalLF-Roman" w:hAnsi="MetaNormalLF-Roman" w:cs="Arial"/>
                <w:sz w:val="22"/>
                <w:szCs w:val="22"/>
              </w:rPr>
              <w:t xml:space="preserve"> </w:t>
            </w:r>
            <w:r w:rsidR="00622650">
              <w:rPr>
                <w:rFonts w:ascii="MetaNormalLF-Roman" w:hAnsi="MetaNormalLF-Roman" w:cs="Arial"/>
                <w:sz w:val="22"/>
                <w:szCs w:val="22"/>
              </w:rPr>
              <w:t>Es werden derzeit keine Subunternehmer eingesetzt.</w:t>
            </w:r>
          </w:p>
          <w:p w14:paraId="30E08CD7" w14:textId="3FDDAD33" w:rsidR="00622650" w:rsidRPr="00F3278E" w:rsidRDefault="00B02D75" w:rsidP="00577CDF">
            <w:pPr>
              <w:pStyle w:val="Listenabsatz"/>
              <w:spacing w:after="60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197810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7CDF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577CDF">
              <w:rPr>
                <w:rFonts w:ascii="MetaNormalLF-Roman" w:hAnsi="MetaNormalLF-Roman" w:cs="Arial"/>
                <w:sz w:val="22"/>
                <w:szCs w:val="22"/>
              </w:rPr>
              <w:t xml:space="preserve"> </w:t>
            </w:r>
            <w:r w:rsidR="00622650">
              <w:rPr>
                <w:rFonts w:ascii="MetaNormalLF-Roman" w:hAnsi="MetaNormalLF-Roman" w:cs="Arial"/>
                <w:sz w:val="22"/>
                <w:szCs w:val="22"/>
              </w:rPr>
              <w:t>Folgende Subunternehmer werden eingesetzt:</w:t>
            </w:r>
          </w:p>
          <w:p w14:paraId="3187E542" w14:textId="5AA23E5E" w:rsidR="00622650" w:rsidRDefault="00622650" w:rsidP="00577CDF">
            <w:pPr>
              <w:pStyle w:val="Listenabsatz"/>
              <w:numPr>
                <w:ilvl w:val="0"/>
                <w:numId w:val="6"/>
              </w:numPr>
              <w:spacing w:after="60"/>
              <w:ind w:left="1068"/>
              <w:rPr>
                <w:rFonts w:ascii="MetaNormalLF-Roman" w:hAnsi="MetaNormalLF-Roman" w:cs="Arial"/>
                <w:sz w:val="22"/>
                <w:szCs w:val="22"/>
              </w:rPr>
            </w:pPr>
            <w:r w:rsidRPr="00F3278E">
              <w:rPr>
                <w:rFonts w:ascii="MetaNormalLF-Roman" w:hAnsi="MetaNormalLF-Roman" w:cs="Arial"/>
                <w:sz w:val="22"/>
                <w:szCs w:val="22"/>
              </w:rPr>
              <w:t>&lt;Firmenname, Anschrift, kurze Beschreibung der Tätigkeit&gt;</w:t>
            </w:r>
          </w:p>
          <w:p w14:paraId="4572D497" w14:textId="22D21C89" w:rsidR="00622650" w:rsidRPr="00577CDF" w:rsidRDefault="00577CDF" w:rsidP="00577CDF">
            <w:pPr>
              <w:pStyle w:val="Listenabsatz"/>
              <w:numPr>
                <w:ilvl w:val="0"/>
                <w:numId w:val="6"/>
              </w:numPr>
              <w:spacing w:after="60"/>
              <w:ind w:left="1068"/>
              <w:rPr>
                <w:rFonts w:ascii="MetaNormalLF-Roman" w:hAnsi="MetaNormalLF-Roman" w:cs="Arial"/>
                <w:sz w:val="22"/>
                <w:szCs w:val="22"/>
              </w:rPr>
            </w:pPr>
            <w:r>
              <w:rPr>
                <w:rFonts w:ascii="MetaNormalLF-Roman" w:hAnsi="MetaNormalLF-Roman" w:cs="Arial"/>
                <w:sz w:val="22"/>
                <w:szCs w:val="22"/>
              </w:rPr>
              <w:t>…</w:t>
            </w:r>
          </w:p>
        </w:tc>
      </w:tr>
      <w:tr w:rsidR="00155989" w:rsidRPr="00590074" w14:paraId="0778A865" w14:textId="77777777" w:rsidTr="00155989">
        <w:tc>
          <w:tcPr>
            <w:tcW w:w="2985" w:type="dxa"/>
            <w:shd w:val="clear" w:color="auto" w:fill="F2F2F2"/>
          </w:tcPr>
          <w:p w14:paraId="42E9826C" w14:textId="77777777" w:rsidR="00155989" w:rsidRDefault="00155989" w:rsidP="00155989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>
              <w:rPr>
                <w:rFonts w:ascii="MetaNormalLF-Roman" w:hAnsi="MetaNormalLF-Roman" w:cs="Arial"/>
                <w:b/>
                <w:sz w:val="22"/>
                <w:szCs w:val="22"/>
              </w:rPr>
              <w:t xml:space="preserve">Garantien bei einem grenzüberschreitenden Datenverkehr </w:t>
            </w:r>
          </w:p>
          <w:p w14:paraId="5EABD91A" w14:textId="133D4D44" w:rsidR="00155989" w:rsidRDefault="00155989" w:rsidP="00155989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>
              <w:rPr>
                <w:rFonts w:ascii="MetaNormalLF-Roman" w:hAnsi="MetaNormalLF-Roman" w:cs="Arial"/>
                <w:b/>
                <w:sz w:val="22"/>
                <w:szCs w:val="22"/>
              </w:rPr>
              <w:t>(auch im Verhältnis Auftragsverarbeiter – Subunternehmer)</w:t>
            </w:r>
          </w:p>
        </w:tc>
        <w:tc>
          <w:tcPr>
            <w:tcW w:w="6256" w:type="dxa"/>
          </w:tcPr>
          <w:p w14:paraId="114BA6CB" w14:textId="77777777" w:rsidR="00155989" w:rsidRDefault="00155989" w:rsidP="00155989">
            <w:pPr>
              <w:pStyle w:val="Listenabsatz"/>
              <w:spacing w:after="60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89454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Angemessenheitsbeschluss</w:t>
            </w:r>
          </w:p>
          <w:p w14:paraId="1E4A6DE6" w14:textId="77777777" w:rsidR="00155989" w:rsidRDefault="00155989" w:rsidP="00155989">
            <w:pPr>
              <w:pStyle w:val="Listenabsatz"/>
              <w:spacing w:after="60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-990241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EU-Standardvertragsklauseln (EU-SCC)</w:t>
            </w:r>
          </w:p>
          <w:p w14:paraId="2866DFB8" w14:textId="77777777" w:rsidR="00155989" w:rsidRDefault="00155989" w:rsidP="00155989">
            <w:pPr>
              <w:pStyle w:val="Listenabsatz"/>
              <w:spacing w:after="60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1675997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Joint </w:t>
            </w:r>
            <w:proofErr w:type="spellStart"/>
            <w:r>
              <w:rPr>
                <w:rFonts w:ascii="MetaNormalLF-Roman" w:hAnsi="MetaNormalLF-Roman" w:cs="Arial"/>
                <w:sz w:val="22"/>
                <w:szCs w:val="22"/>
              </w:rPr>
              <w:t>Controllership</w:t>
            </w:r>
            <w:proofErr w:type="spellEnd"/>
            <w:r>
              <w:rPr>
                <w:rFonts w:ascii="MetaNormalLF-Roman" w:hAnsi="MetaNormalLF-Roman" w:cs="Arial"/>
                <w:sz w:val="22"/>
                <w:szCs w:val="22"/>
              </w:rPr>
              <w:t xml:space="preserve"> Agreement (JCA)</w:t>
            </w:r>
          </w:p>
          <w:p w14:paraId="0DA158CC" w14:textId="77777777" w:rsidR="00155989" w:rsidRDefault="00155989" w:rsidP="00155989">
            <w:pPr>
              <w:pStyle w:val="Listenabsatz"/>
              <w:spacing w:after="60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-1233845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Data Transfer Agreement (DTA)</w:t>
            </w:r>
          </w:p>
          <w:p w14:paraId="01D835C2" w14:textId="77777777" w:rsidR="00155989" w:rsidRDefault="00155989" w:rsidP="00155989">
            <w:pPr>
              <w:pStyle w:val="Listenabsatz"/>
              <w:spacing w:after="60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-119461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Binding Corporate Rules (BCR)</w:t>
            </w:r>
          </w:p>
          <w:p w14:paraId="5E9312AD" w14:textId="72D2839F" w:rsidR="00155989" w:rsidRDefault="00155989" w:rsidP="00155989">
            <w:pPr>
              <w:pStyle w:val="Listenabsatz"/>
              <w:spacing w:after="60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-826200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MetaNormalLF-Roman" w:hAnsi="MetaNormalLF-Roman" w:cs="Arial"/>
                <w:sz w:val="22"/>
                <w:szCs w:val="22"/>
              </w:rPr>
              <w:t>Sonstiges:</w:t>
            </w:r>
            <w:r>
              <w:rPr>
                <w:rFonts w:ascii="MetaNormalLF-Roman" w:hAnsi="MetaNormalLF-Roman" w:cs="Arial"/>
                <w:sz w:val="22"/>
                <w:szCs w:val="22"/>
              </w:rPr>
              <w:t>…</w:t>
            </w:r>
            <w:proofErr w:type="gramEnd"/>
            <w:r>
              <w:rPr>
                <w:rFonts w:ascii="MetaNormalLF-Roman" w:hAnsi="MetaNormalLF-Roman" w:cs="Arial"/>
                <w:sz w:val="22"/>
                <w:szCs w:val="22"/>
              </w:rPr>
              <w:t>….</w:t>
            </w:r>
          </w:p>
          <w:p w14:paraId="4B406C13" w14:textId="77777777" w:rsidR="00155989" w:rsidRDefault="00155989" w:rsidP="00155989">
            <w:pPr>
              <w:pStyle w:val="Listenabsatz"/>
              <w:spacing w:after="60"/>
              <w:ind w:left="0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1926451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Zusätzlich: </w:t>
            </w:r>
          </w:p>
          <w:p w14:paraId="017EF94F" w14:textId="77777777" w:rsidR="00155989" w:rsidRDefault="00155989" w:rsidP="00155989">
            <w:pPr>
              <w:pStyle w:val="Listenabsatz"/>
              <w:spacing w:after="60"/>
              <w:ind w:left="708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1582561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Ausdrückliche informierte Einwilligung</w:t>
            </w:r>
          </w:p>
          <w:p w14:paraId="7F2F0E75" w14:textId="77777777" w:rsidR="00155989" w:rsidRDefault="00155989" w:rsidP="00155989">
            <w:pPr>
              <w:pStyle w:val="Listenabsatz"/>
              <w:spacing w:after="60"/>
              <w:ind w:left="708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116080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Pseudonymisierung</w:t>
            </w:r>
          </w:p>
          <w:p w14:paraId="3CCAA427" w14:textId="77777777" w:rsidR="00155989" w:rsidRDefault="00155989" w:rsidP="00155989">
            <w:pPr>
              <w:pStyle w:val="Listenabsatz"/>
              <w:spacing w:after="60"/>
              <w:ind w:left="708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1088419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Kryptographische Verschlüsselung</w:t>
            </w:r>
          </w:p>
          <w:p w14:paraId="01B49304" w14:textId="461BB939" w:rsidR="00155989" w:rsidRDefault="00155989" w:rsidP="00155989">
            <w:pPr>
              <w:pStyle w:val="Listenabsatz"/>
              <w:spacing w:after="60"/>
              <w:ind w:left="708"/>
              <w:rPr>
                <w:rFonts w:ascii="MetaNormalLF-Roman" w:hAnsi="MetaNormalLF-Roman" w:cs="Arial"/>
                <w:sz w:val="22"/>
                <w:szCs w:val="22"/>
              </w:rPr>
            </w:pPr>
            <w:sdt>
              <w:sdtPr>
                <w:rPr>
                  <w:rFonts w:ascii="MetaNormalLF-Roman" w:hAnsi="MetaNormalLF-Roman" w:cs="Arial"/>
                  <w:sz w:val="22"/>
                  <w:szCs w:val="22"/>
                </w:rPr>
                <w:id w:val="-175897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MetaNormalLF-Roman" w:hAnsi="MetaNormalLF-Roman" w:cs="Arial"/>
                <w:sz w:val="22"/>
                <w:szCs w:val="22"/>
              </w:rPr>
              <w:t xml:space="preserve"> Sonstiges: </w:t>
            </w:r>
            <w:proofErr w:type="gramStart"/>
            <w:r>
              <w:rPr>
                <w:rFonts w:ascii="MetaNormalLF-Roman" w:hAnsi="MetaNormalLF-Roman" w:cs="Arial"/>
                <w:sz w:val="22"/>
                <w:szCs w:val="22"/>
              </w:rPr>
              <w:t>…….</w:t>
            </w:r>
            <w:proofErr w:type="gramEnd"/>
          </w:p>
        </w:tc>
      </w:tr>
      <w:tr w:rsidR="00155989" w:rsidRPr="00590074" w14:paraId="5BF8EB2D" w14:textId="77777777" w:rsidTr="00155989">
        <w:tc>
          <w:tcPr>
            <w:tcW w:w="2985" w:type="dxa"/>
            <w:shd w:val="clear" w:color="auto" w:fill="F2F2F2"/>
          </w:tcPr>
          <w:p w14:paraId="360C963E" w14:textId="5BFD402E" w:rsidR="00155989" w:rsidRPr="00590074" w:rsidRDefault="00155989" w:rsidP="00155989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Datenschutzbeauftragte</w:t>
            </w:r>
            <w:r>
              <w:rPr>
                <w:rFonts w:ascii="MetaNormalLF-Roman" w:hAnsi="MetaNormalLF-Roman" w:cs="Arial"/>
                <w:b/>
                <w:sz w:val="22"/>
                <w:szCs w:val="22"/>
              </w:rPr>
              <w:t xml:space="preserve"> </w:t>
            </w: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 xml:space="preserve">des </w:t>
            </w: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br/>
              <w:t>Auftraggebers</w:t>
            </w:r>
          </w:p>
        </w:tc>
        <w:tc>
          <w:tcPr>
            <w:tcW w:w="6256" w:type="dxa"/>
          </w:tcPr>
          <w:p w14:paraId="1BEC86B7" w14:textId="77777777" w:rsidR="00155989" w:rsidRPr="00590074" w:rsidRDefault="00155989" w:rsidP="00155989">
            <w:pPr>
              <w:spacing w:after="60"/>
              <w:rPr>
                <w:rFonts w:ascii="MetaNormalLF-Roman" w:hAnsi="MetaNormalLF-Roman" w:cs="Arial"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sz w:val="22"/>
                <w:szCs w:val="22"/>
              </w:rPr>
              <w:t xml:space="preserve">Universitätsklinikum Heidelberg, Datenschutzbeauftragte, </w:t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br/>
              <w:t>im Neuenheimer Feld 672, 6912</w:t>
            </w:r>
            <w:r>
              <w:rPr>
                <w:rFonts w:ascii="MetaNormalLF-Roman" w:hAnsi="MetaNormalLF-Roman" w:cs="Arial"/>
                <w:sz w:val="22"/>
                <w:szCs w:val="22"/>
              </w:rPr>
              <w:t>0</w:t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t xml:space="preserve"> Heidelberg</w:t>
            </w:r>
            <w:r w:rsidRPr="00590074">
              <w:rPr>
                <w:rFonts w:ascii="MetaNormalLF-Roman" w:hAnsi="MetaNormalLF-Roman" w:cs="Arial"/>
                <w:sz w:val="22"/>
                <w:szCs w:val="22"/>
              </w:rPr>
              <w:br/>
              <w:t>Tel. 06221 56-7036, datenschutz@med.uni-heidelberg.de</w:t>
            </w:r>
          </w:p>
        </w:tc>
      </w:tr>
      <w:tr w:rsidR="00155989" w:rsidRPr="00590074" w14:paraId="4621D88A" w14:textId="77777777" w:rsidTr="00155989">
        <w:tc>
          <w:tcPr>
            <w:tcW w:w="2985" w:type="dxa"/>
            <w:shd w:val="clear" w:color="auto" w:fill="F2F2F2"/>
          </w:tcPr>
          <w:p w14:paraId="77630F3C" w14:textId="77777777" w:rsidR="00155989" w:rsidRPr="00590074" w:rsidRDefault="00155989" w:rsidP="00155989">
            <w:pPr>
              <w:rPr>
                <w:rFonts w:ascii="MetaNormalLF-Roman" w:hAnsi="MetaNormalLF-Roman" w:cs="Arial"/>
                <w:b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b/>
                <w:sz w:val="22"/>
                <w:szCs w:val="22"/>
              </w:rPr>
              <w:t>Datenschutzbeauftragte/r Auftragnehmers</w:t>
            </w:r>
          </w:p>
        </w:tc>
        <w:tc>
          <w:tcPr>
            <w:tcW w:w="6256" w:type="dxa"/>
          </w:tcPr>
          <w:p w14:paraId="2E4C7499" w14:textId="77777777" w:rsidR="00155989" w:rsidRPr="00590074" w:rsidRDefault="00155989" w:rsidP="00155989">
            <w:pPr>
              <w:spacing w:after="60"/>
              <w:rPr>
                <w:rFonts w:ascii="MetaNormalLF-Roman" w:hAnsi="MetaNormalLF-Roman" w:cs="Arial"/>
                <w:sz w:val="22"/>
                <w:szCs w:val="22"/>
              </w:rPr>
            </w:pPr>
            <w:r w:rsidRPr="00590074">
              <w:rPr>
                <w:rFonts w:ascii="MetaNormalLF-Roman" w:hAnsi="MetaNormalLF-Roman" w:cs="Arial"/>
                <w:sz w:val="22"/>
                <w:szCs w:val="22"/>
              </w:rPr>
              <w:t>&lt;Name, Kontaktangaben&gt;</w:t>
            </w:r>
          </w:p>
        </w:tc>
      </w:tr>
    </w:tbl>
    <w:p w14:paraId="2588E43A" w14:textId="6B830A45" w:rsidR="00622650" w:rsidRDefault="00622650" w:rsidP="009476B6">
      <w:pPr>
        <w:spacing w:after="60"/>
        <w:jc w:val="center"/>
        <w:rPr>
          <w:rFonts w:ascii="MetaNormalLF-Roman" w:hAnsi="MetaNormalLF-Roman" w:cs="Arial"/>
          <w:b/>
          <w:sz w:val="22"/>
          <w:szCs w:val="22"/>
        </w:rPr>
      </w:pPr>
      <w:r w:rsidRPr="00590074">
        <w:rPr>
          <w:rFonts w:ascii="MetaNormalLF-Roman" w:hAnsi="MetaNormalLF-Roman" w:cs="Arial"/>
          <w:color w:val="FF0000"/>
          <w:sz w:val="22"/>
          <w:szCs w:val="22"/>
        </w:rPr>
        <w:br w:type="textWrapping" w:clear="all"/>
      </w:r>
      <w:r w:rsidRPr="00590074">
        <w:rPr>
          <w:rFonts w:ascii="MetaNormalLF-Roman" w:hAnsi="MetaNormalLF-Roman" w:cs="Arial"/>
          <w:b/>
          <w:sz w:val="22"/>
          <w:szCs w:val="22"/>
        </w:rPr>
        <w:t>Vertragliche Vereinbarungen</w:t>
      </w:r>
    </w:p>
    <w:p w14:paraId="1D2DDADA" w14:textId="77777777" w:rsidR="009476B6" w:rsidRPr="009476B6" w:rsidRDefault="009476B6" w:rsidP="009476B6">
      <w:pPr>
        <w:spacing w:after="60"/>
        <w:jc w:val="center"/>
        <w:rPr>
          <w:rFonts w:ascii="MetaNormalLF-Roman" w:hAnsi="MetaNormalLF-Roman" w:cs="Arial"/>
          <w:color w:val="FF0000"/>
          <w:sz w:val="22"/>
          <w:szCs w:val="22"/>
        </w:rPr>
      </w:pPr>
    </w:p>
    <w:p w14:paraId="0FA8419E" w14:textId="77777777" w:rsidR="00622650" w:rsidRPr="00590074" w:rsidRDefault="00622650" w:rsidP="002F6F64">
      <w:pPr>
        <w:numPr>
          <w:ilvl w:val="0"/>
          <w:numId w:val="1"/>
        </w:numPr>
        <w:spacing w:after="120"/>
        <w:ind w:left="567" w:hanging="567"/>
        <w:jc w:val="both"/>
        <w:rPr>
          <w:rFonts w:ascii="MetaNormalLF-Roman" w:hAnsi="MetaNormalLF-Roman" w:cs="Arial"/>
          <w:b/>
          <w:sz w:val="22"/>
          <w:szCs w:val="22"/>
        </w:rPr>
      </w:pPr>
      <w:r w:rsidRPr="00590074">
        <w:rPr>
          <w:rFonts w:ascii="MetaNormalLF-Roman" w:hAnsi="MetaNormalLF-Roman" w:cs="Arial"/>
          <w:b/>
          <w:sz w:val="22"/>
          <w:szCs w:val="22"/>
        </w:rPr>
        <w:t>Rechte und Pflichten der Vertragspartner</w:t>
      </w:r>
    </w:p>
    <w:p w14:paraId="44E9F4E2" w14:textId="77777777" w:rsidR="00622650" w:rsidRDefault="00622650" w:rsidP="002F6F64">
      <w:pPr>
        <w:numPr>
          <w:ilvl w:val="1"/>
          <w:numId w:val="2"/>
        </w:numPr>
        <w:spacing w:after="120"/>
        <w:ind w:left="567" w:hanging="567"/>
        <w:jc w:val="both"/>
        <w:rPr>
          <w:rFonts w:ascii="MetaNormalLF-Roman" w:hAnsi="MetaNormalLF-Roman" w:cs="Arial"/>
          <w:sz w:val="22"/>
          <w:szCs w:val="22"/>
        </w:rPr>
      </w:pPr>
      <w:r w:rsidRPr="00590074">
        <w:rPr>
          <w:rFonts w:ascii="MetaNormalLF-Roman" w:hAnsi="MetaNormalLF-Roman" w:cs="Arial"/>
          <w:sz w:val="22"/>
          <w:szCs w:val="22"/>
        </w:rPr>
        <w:t>Die Rechte und Pflichten von Auftraggeber und Auftragnehmer für die Datenverarbeitung aufgrund der oben in Bezug genommen vertraglichen Vereinbarung ergeben sich aus den Bedingungen für die Auftragsverarbeitung (</w:t>
      </w:r>
      <w:proofErr w:type="spellStart"/>
      <w:r w:rsidRPr="00590074">
        <w:rPr>
          <w:rFonts w:ascii="MetaNormalLF-Roman" w:hAnsi="MetaNormalLF-Roman" w:cs="Arial"/>
          <w:b/>
          <w:sz w:val="22"/>
          <w:szCs w:val="22"/>
        </w:rPr>
        <w:t>BedAV</w:t>
      </w:r>
      <w:proofErr w:type="spellEnd"/>
      <w:r w:rsidRPr="00590074">
        <w:rPr>
          <w:rFonts w:ascii="MetaNormalLF-Roman" w:hAnsi="MetaNormalLF-Roman" w:cs="Arial"/>
          <w:b/>
          <w:sz w:val="22"/>
          <w:szCs w:val="22"/>
        </w:rPr>
        <w:t>, Anlage 1</w:t>
      </w:r>
      <w:r w:rsidRPr="00590074">
        <w:rPr>
          <w:rFonts w:ascii="MetaNormalLF-Roman" w:hAnsi="MetaNormalLF-Roman" w:cs="Arial"/>
          <w:sz w:val="22"/>
          <w:szCs w:val="22"/>
        </w:rPr>
        <w:t>) und der Übersicht der technischen und organisatorischen Maßnahmen (</w:t>
      </w:r>
      <w:r w:rsidRPr="00590074">
        <w:rPr>
          <w:rFonts w:ascii="MetaNormalLF-Roman" w:hAnsi="MetaNormalLF-Roman" w:cs="Arial"/>
          <w:b/>
          <w:sz w:val="22"/>
          <w:szCs w:val="22"/>
        </w:rPr>
        <w:t>TOMs, Anlage 2</w:t>
      </w:r>
      <w:r w:rsidRPr="00590074">
        <w:rPr>
          <w:rFonts w:ascii="MetaNormalLF-Roman" w:hAnsi="MetaNormalLF-Roman" w:cs="Arial"/>
          <w:sz w:val="22"/>
          <w:szCs w:val="22"/>
        </w:rPr>
        <w:t xml:space="preserve">) in der Anlage zu diesem Vertrag. </w:t>
      </w:r>
    </w:p>
    <w:p w14:paraId="5E645B90" w14:textId="77777777" w:rsidR="00273957" w:rsidRPr="00590074" w:rsidRDefault="00273957" w:rsidP="002F6F64">
      <w:pPr>
        <w:numPr>
          <w:ilvl w:val="1"/>
          <w:numId w:val="2"/>
        </w:numPr>
        <w:spacing w:after="120"/>
        <w:ind w:left="567" w:hanging="567"/>
        <w:jc w:val="both"/>
        <w:rPr>
          <w:rFonts w:ascii="MetaNormalLF-Roman" w:hAnsi="MetaNormalLF-Roman" w:cs="Arial"/>
          <w:sz w:val="22"/>
          <w:szCs w:val="22"/>
        </w:rPr>
      </w:pPr>
      <w:r>
        <w:rPr>
          <w:rFonts w:ascii="MetaNormalLF-Roman" w:hAnsi="MetaNormalLF-Roman" w:cs="Arial"/>
          <w:sz w:val="22"/>
          <w:szCs w:val="22"/>
        </w:rPr>
        <w:t>Anlage 1 und Anlage 2 sind wirksame Bestandteile dieses Vertrages.</w:t>
      </w:r>
    </w:p>
    <w:p w14:paraId="4BD2A7FA" w14:textId="4DC59989" w:rsidR="009476B6" w:rsidRDefault="009476B6" w:rsidP="009476B6">
      <w:pPr>
        <w:pStyle w:val="Listenabsatz"/>
        <w:spacing w:after="120"/>
        <w:ind w:left="567"/>
        <w:contextualSpacing w:val="0"/>
        <w:jc w:val="both"/>
        <w:rPr>
          <w:rFonts w:ascii="MetaNormalLF-Roman" w:hAnsi="MetaNormalLF-Roman" w:cs="Arial"/>
          <w:sz w:val="22"/>
          <w:szCs w:val="22"/>
        </w:rPr>
      </w:pPr>
    </w:p>
    <w:p w14:paraId="309FF09E" w14:textId="1A841609" w:rsidR="00EE357D" w:rsidRDefault="00EE357D" w:rsidP="009476B6">
      <w:pPr>
        <w:pStyle w:val="Listenabsatz"/>
        <w:spacing w:after="120"/>
        <w:ind w:left="567"/>
        <w:contextualSpacing w:val="0"/>
        <w:jc w:val="both"/>
        <w:rPr>
          <w:rFonts w:ascii="MetaNormalLF-Roman" w:hAnsi="MetaNormalLF-Roman" w:cs="Arial"/>
          <w:sz w:val="22"/>
          <w:szCs w:val="22"/>
        </w:rPr>
      </w:pPr>
    </w:p>
    <w:p w14:paraId="584E148F" w14:textId="77777777" w:rsidR="00B02D75" w:rsidRDefault="00B02D75" w:rsidP="009476B6">
      <w:pPr>
        <w:pStyle w:val="Listenabsatz"/>
        <w:spacing w:after="120"/>
        <w:ind w:left="567"/>
        <w:contextualSpacing w:val="0"/>
        <w:jc w:val="both"/>
        <w:rPr>
          <w:rFonts w:ascii="MetaNormalLF-Roman" w:hAnsi="MetaNormalLF-Roman" w:cs="Arial"/>
          <w:sz w:val="22"/>
          <w:szCs w:val="22"/>
        </w:rPr>
      </w:pPr>
      <w:bookmarkStart w:id="0" w:name="_GoBack"/>
      <w:bookmarkEnd w:id="0"/>
    </w:p>
    <w:p w14:paraId="30E1421B" w14:textId="77777777" w:rsidR="00EE357D" w:rsidRPr="009476B6" w:rsidRDefault="00EE357D" w:rsidP="009476B6">
      <w:pPr>
        <w:pStyle w:val="Listenabsatz"/>
        <w:spacing w:after="120"/>
        <w:ind w:left="567"/>
        <w:contextualSpacing w:val="0"/>
        <w:jc w:val="both"/>
        <w:rPr>
          <w:rFonts w:ascii="MetaNormalLF-Roman" w:hAnsi="MetaNormalLF-Roman" w:cs="Arial"/>
          <w:sz w:val="22"/>
          <w:szCs w:val="22"/>
        </w:rPr>
      </w:pPr>
    </w:p>
    <w:p w14:paraId="491613F4" w14:textId="77777777" w:rsidR="00622650" w:rsidRPr="00622650" w:rsidRDefault="00622650" w:rsidP="00622650">
      <w:pPr>
        <w:pBdr>
          <w:bottom w:val="single" w:sz="4" w:space="1" w:color="auto"/>
        </w:pBdr>
        <w:spacing w:before="240" w:after="240" w:line="276" w:lineRule="auto"/>
        <w:rPr>
          <w:rFonts w:ascii="MetaNormalLF-Roman" w:hAnsi="MetaNormalLF-Roman" w:cs="Arial"/>
          <w:b/>
          <w:sz w:val="22"/>
          <w:szCs w:val="22"/>
        </w:rPr>
      </w:pPr>
      <w:r w:rsidRPr="00622650">
        <w:rPr>
          <w:rFonts w:ascii="MetaNormalLF-Roman" w:hAnsi="MetaNormalLF-Roman" w:cs="Arial"/>
          <w:b/>
          <w:sz w:val="22"/>
          <w:szCs w:val="22"/>
        </w:rPr>
        <w:t>Unterschriften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433"/>
        <w:gridCol w:w="386"/>
        <w:gridCol w:w="4251"/>
      </w:tblGrid>
      <w:tr w:rsidR="00622650" w:rsidRPr="0079541E" w14:paraId="1BDDEF6B" w14:textId="77777777" w:rsidTr="001B7565">
        <w:tc>
          <w:tcPr>
            <w:tcW w:w="4433" w:type="dxa"/>
          </w:tcPr>
          <w:p w14:paraId="6F085560" w14:textId="77777777" w:rsidR="00622650" w:rsidRPr="00F3278E" w:rsidRDefault="00622650" w:rsidP="00AC32DE">
            <w:pPr>
              <w:spacing w:line="360" w:lineRule="auto"/>
              <w:contextualSpacing/>
              <w:rPr>
                <w:rFonts w:ascii="MetaNormalLF-Roman" w:hAnsi="MetaNormalLF-Roman" w:cs="Arial"/>
                <w:sz w:val="22"/>
                <w:szCs w:val="22"/>
              </w:rPr>
            </w:pPr>
            <w:r w:rsidRPr="00F3278E">
              <w:rPr>
                <w:rFonts w:ascii="MetaNormalLF-Roman" w:hAnsi="MetaNormalLF-Roman" w:cs="Arial"/>
                <w:sz w:val="22"/>
                <w:szCs w:val="22"/>
              </w:rPr>
              <w:t>Für den Auftraggeber</w:t>
            </w:r>
          </w:p>
          <w:p w14:paraId="2DC026A2" w14:textId="77777777" w:rsidR="00622650" w:rsidRPr="00F3278E" w:rsidRDefault="00622650" w:rsidP="00AC32DE">
            <w:pPr>
              <w:spacing w:before="240" w:line="360" w:lineRule="auto"/>
              <w:contextualSpacing/>
              <w:rPr>
                <w:rFonts w:ascii="MetaNormalLF-Roman" w:hAnsi="MetaNormalLF-Roman" w:cs="Arial"/>
                <w:sz w:val="22"/>
                <w:szCs w:val="22"/>
              </w:rPr>
            </w:pPr>
            <w:r w:rsidRPr="00F3278E">
              <w:rPr>
                <w:rFonts w:ascii="MetaNormalLF-Roman" w:hAnsi="MetaNormalLF-Roman" w:cs="Arial"/>
                <w:b/>
                <w:sz w:val="22"/>
                <w:szCs w:val="22"/>
              </w:rPr>
              <w:t>Heidelberg, den</w:t>
            </w:r>
          </w:p>
        </w:tc>
        <w:tc>
          <w:tcPr>
            <w:tcW w:w="386" w:type="dxa"/>
          </w:tcPr>
          <w:p w14:paraId="3F96D7EA" w14:textId="77777777" w:rsidR="00622650" w:rsidRPr="00F3278E" w:rsidRDefault="00622650" w:rsidP="00AC32DE">
            <w:pPr>
              <w:spacing w:before="240" w:line="360" w:lineRule="auto"/>
              <w:contextualSpacing/>
              <w:rPr>
                <w:rFonts w:ascii="MetaNormalLF-Roman" w:hAnsi="MetaNormalLF-Roman" w:cs="Arial"/>
                <w:sz w:val="22"/>
                <w:szCs w:val="22"/>
              </w:rPr>
            </w:pPr>
          </w:p>
        </w:tc>
        <w:tc>
          <w:tcPr>
            <w:tcW w:w="4251" w:type="dxa"/>
          </w:tcPr>
          <w:p w14:paraId="18E5F54A" w14:textId="77777777" w:rsidR="00622650" w:rsidRPr="00F3278E" w:rsidRDefault="00622650" w:rsidP="00AC32DE">
            <w:pPr>
              <w:spacing w:line="360" w:lineRule="auto"/>
              <w:contextualSpacing/>
              <w:rPr>
                <w:rFonts w:ascii="MetaNormalLF-Roman" w:hAnsi="MetaNormalLF-Roman" w:cs="Arial"/>
                <w:sz w:val="22"/>
                <w:szCs w:val="22"/>
              </w:rPr>
            </w:pPr>
            <w:r w:rsidRPr="00F3278E">
              <w:rPr>
                <w:rFonts w:ascii="MetaNormalLF-Roman" w:hAnsi="MetaNormalLF-Roman" w:cs="Arial"/>
                <w:sz w:val="22"/>
                <w:szCs w:val="22"/>
              </w:rPr>
              <w:t>Für den Auftragnehmer</w:t>
            </w:r>
          </w:p>
          <w:p w14:paraId="48FFE416" w14:textId="77777777" w:rsidR="00622650" w:rsidRPr="00F3278E" w:rsidRDefault="00622650" w:rsidP="00AC32DE">
            <w:pPr>
              <w:spacing w:before="240" w:line="360" w:lineRule="auto"/>
              <w:contextualSpacing/>
              <w:rPr>
                <w:rFonts w:ascii="MetaNormalLF-Roman" w:hAnsi="MetaNormalLF-Roman" w:cs="Arial"/>
                <w:sz w:val="22"/>
                <w:szCs w:val="22"/>
              </w:rPr>
            </w:pPr>
            <w:r w:rsidRPr="00F3278E">
              <w:rPr>
                <w:rFonts w:ascii="MetaNormalLF-Roman" w:hAnsi="MetaNormalLF-Roman" w:cs="Arial"/>
                <w:b/>
                <w:sz w:val="22"/>
                <w:szCs w:val="22"/>
              </w:rPr>
              <w:t>&lt;Ort&gt;, den</w:t>
            </w:r>
          </w:p>
        </w:tc>
      </w:tr>
      <w:tr w:rsidR="00622650" w:rsidRPr="0079541E" w14:paraId="33DD084E" w14:textId="77777777" w:rsidTr="001B7565">
        <w:trPr>
          <w:trHeight w:hRule="exact" w:val="567"/>
        </w:trPr>
        <w:tc>
          <w:tcPr>
            <w:tcW w:w="4433" w:type="dxa"/>
            <w:tcBorders>
              <w:bottom w:val="single" w:sz="4" w:space="0" w:color="auto"/>
            </w:tcBorders>
          </w:tcPr>
          <w:p w14:paraId="2C36A407" w14:textId="77777777" w:rsidR="00622650" w:rsidRPr="00F3278E" w:rsidRDefault="00622650" w:rsidP="001B7565">
            <w:pPr>
              <w:spacing w:line="276" w:lineRule="auto"/>
              <w:rPr>
                <w:rFonts w:ascii="MetaNormalLF-Roman" w:hAnsi="MetaNormalLF-Roman" w:cs="Arial"/>
                <w:sz w:val="22"/>
                <w:szCs w:val="22"/>
              </w:rPr>
            </w:pPr>
          </w:p>
        </w:tc>
        <w:tc>
          <w:tcPr>
            <w:tcW w:w="386" w:type="dxa"/>
          </w:tcPr>
          <w:p w14:paraId="473F774F" w14:textId="77777777" w:rsidR="00622650" w:rsidRPr="00F3278E" w:rsidRDefault="00622650" w:rsidP="001B7565">
            <w:pPr>
              <w:spacing w:line="276" w:lineRule="auto"/>
              <w:rPr>
                <w:rFonts w:ascii="MetaNormalLF-Roman" w:hAnsi="MetaNormalLF-Roman" w:cs="Arial"/>
                <w:sz w:val="22"/>
                <w:szCs w:val="22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14:paraId="68D0F893" w14:textId="77777777" w:rsidR="00622650" w:rsidRPr="00F3278E" w:rsidRDefault="00622650" w:rsidP="001B7565">
            <w:pPr>
              <w:spacing w:line="276" w:lineRule="auto"/>
              <w:rPr>
                <w:rFonts w:ascii="MetaNormalLF-Roman" w:hAnsi="MetaNormalLF-Roman" w:cs="Arial"/>
                <w:sz w:val="22"/>
                <w:szCs w:val="22"/>
              </w:rPr>
            </w:pPr>
          </w:p>
        </w:tc>
      </w:tr>
      <w:tr w:rsidR="00622650" w:rsidRPr="0079541E" w14:paraId="2B0CD58F" w14:textId="77777777" w:rsidTr="001B7565">
        <w:tc>
          <w:tcPr>
            <w:tcW w:w="4433" w:type="dxa"/>
            <w:tcBorders>
              <w:top w:val="single" w:sz="4" w:space="0" w:color="auto"/>
            </w:tcBorders>
          </w:tcPr>
          <w:p w14:paraId="41945733" w14:textId="77777777" w:rsidR="00622650" w:rsidRPr="00F3278E" w:rsidRDefault="00622650" w:rsidP="001B7565">
            <w:pPr>
              <w:spacing w:line="276" w:lineRule="auto"/>
              <w:rPr>
                <w:rFonts w:ascii="MetaNormalLF-Roman" w:hAnsi="MetaNormalLF-Roman" w:cs="Arial"/>
                <w:sz w:val="22"/>
                <w:szCs w:val="22"/>
              </w:rPr>
            </w:pPr>
            <w:r w:rsidRPr="00F3278E">
              <w:rPr>
                <w:rFonts w:ascii="MetaNormalLF-Roman" w:hAnsi="MetaNormalLF-Roman" w:cs="Arial"/>
                <w:sz w:val="22"/>
                <w:szCs w:val="22"/>
              </w:rPr>
              <w:t>N.N.</w:t>
            </w:r>
            <w:r w:rsidRPr="00F3278E">
              <w:rPr>
                <w:rFonts w:ascii="MetaNormalLF-Roman" w:hAnsi="MetaNormalLF-Roman" w:cs="Arial"/>
                <w:sz w:val="22"/>
                <w:szCs w:val="22"/>
              </w:rPr>
              <w:br/>
              <w:t>Funktion</w:t>
            </w:r>
          </w:p>
        </w:tc>
        <w:tc>
          <w:tcPr>
            <w:tcW w:w="386" w:type="dxa"/>
          </w:tcPr>
          <w:p w14:paraId="72E22893" w14:textId="77777777" w:rsidR="00622650" w:rsidRPr="00F3278E" w:rsidRDefault="00622650" w:rsidP="001B7565">
            <w:pPr>
              <w:spacing w:line="276" w:lineRule="auto"/>
              <w:rPr>
                <w:rFonts w:ascii="MetaNormalLF-Roman" w:hAnsi="MetaNormalLF-Roman" w:cs="Arial"/>
                <w:sz w:val="22"/>
                <w:szCs w:val="22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</w:tcPr>
          <w:p w14:paraId="693B8291" w14:textId="77777777" w:rsidR="00622650" w:rsidRPr="00F3278E" w:rsidRDefault="00622650" w:rsidP="001B7565">
            <w:pPr>
              <w:spacing w:line="276" w:lineRule="auto"/>
              <w:rPr>
                <w:rFonts w:ascii="MetaNormalLF-Roman" w:hAnsi="MetaNormalLF-Roman" w:cs="Arial"/>
                <w:sz w:val="22"/>
                <w:szCs w:val="22"/>
              </w:rPr>
            </w:pPr>
            <w:r w:rsidRPr="00F3278E">
              <w:rPr>
                <w:rFonts w:ascii="MetaNormalLF-Roman" w:hAnsi="MetaNormalLF-Roman" w:cs="Arial"/>
                <w:sz w:val="22"/>
                <w:szCs w:val="22"/>
              </w:rPr>
              <w:t>N.N.</w:t>
            </w:r>
            <w:r w:rsidRPr="00F3278E">
              <w:rPr>
                <w:rFonts w:ascii="MetaNormalLF-Roman" w:hAnsi="MetaNormalLF-Roman" w:cs="Arial"/>
                <w:sz w:val="22"/>
                <w:szCs w:val="22"/>
              </w:rPr>
              <w:br/>
              <w:t>Funktion</w:t>
            </w:r>
          </w:p>
        </w:tc>
      </w:tr>
    </w:tbl>
    <w:p w14:paraId="2669A378" w14:textId="77777777" w:rsidR="00622650" w:rsidRPr="00622650" w:rsidRDefault="00622650" w:rsidP="00622650">
      <w:pPr>
        <w:pStyle w:val="Listenabsatz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"/>
          <w:szCs w:val="18"/>
        </w:rPr>
      </w:pPr>
    </w:p>
    <w:p w14:paraId="3DB1083D" w14:textId="77777777" w:rsidR="00622650" w:rsidRPr="00D333A3" w:rsidRDefault="00622650" w:rsidP="00D333A3">
      <w:pPr>
        <w:spacing w:line="276" w:lineRule="auto"/>
        <w:jc w:val="both"/>
        <w:rPr>
          <w:rFonts w:ascii="MetaNormalLF-Roman" w:hAnsi="MetaNormalLF-Roman" w:cs="Arial"/>
          <w:sz w:val="22"/>
          <w:szCs w:val="22"/>
        </w:rPr>
      </w:pPr>
    </w:p>
    <w:p w14:paraId="4B95D73D" w14:textId="77777777" w:rsidR="001B7565" w:rsidRDefault="001B7565"/>
    <w:sectPr w:rsidR="001B7565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4F1B8" w14:textId="77777777" w:rsidR="00465748" w:rsidRDefault="00465748" w:rsidP="00622650">
      <w:r>
        <w:separator/>
      </w:r>
    </w:p>
  </w:endnote>
  <w:endnote w:type="continuationSeparator" w:id="0">
    <w:p w14:paraId="307E9D46" w14:textId="77777777" w:rsidR="00465748" w:rsidRDefault="00465748" w:rsidP="0062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5 Light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taNormalLF-Roman">
    <w:panose1 w:val="020B0502030000020004"/>
    <w:charset w:val="00"/>
    <w:family w:val="swiss"/>
    <w:pitch w:val="variable"/>
    <w:sig w:usb0="8000002F" w:usb1="40000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ADD35" w14:textId="77777777" w:rsidR="00465748" w:rsidRDefault="00465748" w:rsidP="00B17096">
    <w:pPr>
      <w:pStyle w:val="Fuzeile"/>
    </w:pPr>
  </w:p>
  <w:tbl>
    <w:tblPr>
      <w:tblStyle w:val="Tabellenraster1"/>
      <w:tblW w:w="0" w:type="auto"/>
      <w:tblLook w:val="04A0" w:firstRow="1" w:lastRow="0" w:firstColumn="1" w:lastColumn="0" w:noHBand="0" w:noVBand="1"/>
    </w:tblPr>
    <w:tblGrid>
      <w:gridCol w:w="1812"/>
      <w:gridCol w:w="1812"/>
      <w:gridCol w:w="1812"/>
      <w:gridCol w:w="1813"/>
      <w:gridCol w:w="1813"/>
    </w:tblGrid>
    <w:tr w:rsidR="00465748" w:rsidRPr="0027114F" w14:paraId="47BFC697" w14:textId="77777777" w:rsidTr="007A315C">
      <w:tc>
        <w:tcPr>
          <w:tcW w:w="1812" w:type="dxa"/>
          <w:shd w:val="clear" w:color="auto" w:fill="auto"/>
        </w:tcPr>
        <w:p w14:paraId="5D051165" w14:textId="77777777" w:rsidR="00465748" w:rsidRPr="0027114F" w:rsidRDefault="00465748" w:rsidP="00B17096">
          <w:pPr>
            <w:rPr>
              <w:rFonts w:ascii="Calibri" w:hAnsi="Calibri"/>
              <w:b/>
              <w:sz w:val="18"/>
              <w:szCs w:val="28"/>
            </w:rPr>
          </w:pPr>
          <w:r w:rsidRPr="0027114F">
            <w:rPr>
              <w:rFonts w:ascii="Calibri" w:hAnsi="Calibri" w:cs="Arial"/>
              <w:sz w:val="20"/>
              <w:szCs w:val="16"/>
            </w:rPr>
            <w:t>Vorlage erstellt:</w:t>
          </w:r>
        </w:p>
      </w:tc>
      <w:tc>
        <w:tcPr>
          <w:tcW w:w="1812" w:type="dxa"/>
          <w:shd w:val="clear" w:color="auto" w:fill="auto"/>
        </w:tcPr>
        <w:p w14:paraId="2679330C" w14:textId="77777777" w:rsidR="00465748" w:rsidRPr="0027114F" w:rsidRDefault="00465748" w:rsidP="00B17096">
          <w:pPr>
            <w:rPr>
              <w:rFonts w:ascii="Calibri" w:hAnsi="Calibri"/>
              <w:b/>
              <w:sz w:val="18"/>
              <w:szCs w:val="28"/>
            </w:rPr>
          </w:pPr>
          <w:r w:rsidRPr="0027114F">
            <w:rPr>
              <w:rFonts w:ascii="Calibri" w:hAnsi="Calibri" w:cs="Arial"/>
              <w:sz w:val="20"/>
              <w:szCs w:val="16"/>
            </w:rPr>
            <w:t>Version</w:t>
          </w:r>
          <w:r>
            <w:rPr>
              <w:rFonts w:ascii="Calibri" w:hAnsi="Calibri" w:cs="Arial"/>
              <w:sz w:val="20"/>
              <w:szCs w:val="16"/>
            </w:rPr>
            <w:t xml:space="preserve"> </w:t>
          </w:r>
        </w:p>
      </w:tc>
      <w:tc>
        <w:tcPr>
          <w:tcW w:w="1812" w:type="dxa"/>
          <w:shd w:val="clear" w:color="auto" w:fill="auto"/>
        </w:tcPr>
        <w:p w14:paraId="12A827A8" w14:textId="77777777" w:rsidR="00465748" w:rsidRPr="0027114F" w:rsidRDefault="00465748" w:rsidP="00B17096">
          <w:pPr>
            <w:rPr>
              <w:rFonts w:ascii="Calibri" w:hAnsi="Calibri"/>
              <w:b/>
              <w:sz w:val="18"/>
              <w:szCs w:val="28"/>
            </w:rPr>
          </w:pPr>
          <w:r w:rsidRPr="0027114F">
            <w:rPr>
              <w:rFonts w:ascii="Calibri" w:hAnsi="Calibri" w:cs="Arial"/>
              <w:sz w:val="20"/>
              <w:szCs w:val="16"/>
            </w:rPr>
            <w:t>Genehmigt von:</w:t>
          </w:r>
        </w:p>
      </w:tc>
      <w:tc>
        <w:tcPr>
          <w:tcW w:w="1813" w:type="dxa"/>
          <w:shd w:val="clear" w:color="auto" w:fill="auto"/>
        </w:tcPr>
        <w:p w14:paraId="580618C5" w14:textId="77777777" w:rsidR="00465748" w:rsidRPr="0027114F" w:rsidRDefault="00465748" w:rsidP="00B17096">
          <w:pPr>
            <w:rPr>
              <w:rFonts w:ascii="Calibri" w:hAnsi="Calibri"/>
              <w:b/>
              <w:sz w:val="18"/>
              <w:szCs w:val="28"/>
            </w:rPr>
          </w:pPr>
          <w:r w:rsidRPr="0027114F">
            <w:rPr>
              <w:rFonts w:ascii="Calibri" w:hAnsi="Calibri" w:cs="Arial"/>
              <w:sz w:val="20"/>
              <w:szCs w:val="16"/>
            </w:rPr>
            <w:t>Revision</w:t>
          </w:r>
        </w:p>
      </w:tc>
      <w:tc>
        <w:tcPr>
          <w:tcW w:w="1813" w:type="dxa"/>
          <w:shd w:val="clear" w:color="auto" w:fill="auto"/>
        </w:tcPr>
        <w:p w14:paraId="7CF11501" w14:textId="77777777" w:rsidR="00465748" w:rsidRPr="0027114F" w:rsidRDefault="00465748" w:rsidP="00B17096">
          <w:pPr>
            <w:rPr>
              <w:rFonts w:ascii="Calibri" w:hAnsi="Calibri"/>
              <w:b/>
              <w:sz w:val="20"/>
              <w:szCs w:val="28"/>
            </w:rPr>
          </w:pPr>
          <w:r w:rsidRPr="0027114F">
            <w:rPr>
              <w:rFonts w:ascii="Calibri" w:hAnsi="Calibri" w:cs="Arial"/>
              <w:sz w:val="20"/>
              <w:szCs w:val="16"/>
            </w:rPr>
            <w:t>Seitenangabe</w:t>
          </w:r>
        </w:p>
      </w:tc>
    </w:tr>
    <w:tr w:rsidR="00465748" w:rsidRPr="0027114F" w14:paraId="0AC71937" w14:textId="77777777" w:rsidTr="007A315C">
      <w:tc>
        <w:tcPr>
          <w:tcW w:w="1812" w:type="dxa"/>
          <w:shd w:val="clear" w:color="auto" w:fill="auto"/>
        </w:tcPr>
        <w:p w14:paraId="2332792E" w14:textId="77777777" w:rsidR="00465748" w:rsidRPr="0027114F" w:rsidRDefault="00465748" w:rsidP="00B17096">
          <w:pPr>
            <w:rPr>
              <w:rFonts w:ascii="Calibri" w:hAnsi="Calibri"/>
              <w:b/>
              <w:sz w:val="18"/>
              <w:szCs w:val="28"/>
            </w:rPr>
          </w:pPr>
          <w:r w:rsidRPr="0027114F">
            <w:rPr>
              <w:rFonts w:ascii="Calibri" w:hAnsi="Calibri" w:cs="Arial"/>
              <w:sz w:val="20"/>
              <w:szCs w:val="16"/>
            </w:rPr>
            <w:t>Datenschutzteam</w:t>
          </w:r>
        </w:p>
      </w:tc>
      <w:tc>
        <w:tcPr>
          <w:tcW w:w="1812" w:type="dxa"/>
          <w:shd w:val="clear" w:color="auto" w:fill="auto"/>
        </w:tcPr>
        <w:p w14:paraId="625FA9E2" w14:textId="2233C15C" w:rsidR="00465748" w:rsidRPr="00577CDF" w:rsidRDefault="00465748" w:rsidP="00B17096">
          <w:pPr>
            <w:rPr>
              <w:rFonts w:ascii="Calibri" w:hAnsi="Calibri"/>
              <w:sz w:val="18"/>
              <w:szCs w:val="28"/>
            </w:rPr>
          </w:pPr>
          <w:r w:rsidRPr="00577CDF">
            <w:rPr>
              <w:rFonts w:ascii="Calibri" w:hAnsi="Calibri"/>
              <w:sz w:val="18"/>
              <w:szCs w:val="28"/>
            </w:rPr>
            <w:t>V1.5/2021-09</w:t>
          </w:r>
        </w:p>
      </w:tc>
      <w:tc>
        <w:tcPr>
          <w:tcW w:w="1812" w:type="dxa"/>
          <w:shd w:val="clear" w:color="auto" w:fill="auto"/>
        </w:tcPr>
        <w:p w14:paraId="0B052A95" w14:textId="6DE7C0E9" w:rsidR="00465748" w:rsidRPr="00D35351" w:rsidRDefault="00465748" w:rsidP="00B17096">
          <w:pPr>
            <w:rPr>
              <w:rFonts w:ascii="Calibri" w:hAnsi="Calibri"/>
              <w:sz w:val="18"/>
              <w:szCs w:val="28"/>
            </w:rPr>
          </w:pPr>
        </w:p>
      </w:tc>
      <w:tc>
        <w:tcPr>
          <w:tcW w:w="1813" w:type="dxa"/>
          <w:shd w:val="clear" w:color="auto" w:fill="auto"/>
        </w:tcPr>
        <w:p w14:paraId="603F43AF" w14:textId="791C4BA1" w:rsidR="00465748" w:rsidRPr="00B17096" w:rsidRDefault="00465748" w:rsidP="00B17096">
          <w:pPr>
            <w:rPr>
              <w:rFonts w:ascii="Calibri" w:hAnsi="Calibri"/>
              <w:sz w:val="18"/>
              <w:szCs w:val="28"/>
            </w:rPr>
          </w:pPr>
          <w:r w:rsidRPr="00B17096">
            <w:rPr>
              <w:rFonts w:ascii="Calibri" w:hAnsi="Calibri"/>
              <w:sz w:val="18"/>
              <w:szCs w:val="28"/>
            </w:rPr>
            <w:t>2 Jahre</w:t>
          </w:r>
        </w:p>
      </w:tc>
      <w:tc>
        <w:tcPr>
          <w:tcW w:w="1813" w:type="dxa"/>
          <w:shd w:val="clear" w:color="auto" w:fill="auto"/>
        </w:tcPr>
        <w:p w14:paraId="76147B32" w14:textId="77777777" w:rsidR="00465748" w:rsidRPr="0027114F" w:rsidRDefault="00465748" w:rsidP="00B17096">
          <w:pPr>
            <w:rPr>
              <w:rFonts w:ascii="Calibri" w:hAnsi="Calibri"/>
              <w:b/>
              <w:sz w:val="20"/>
              <w:szCs w:val="28"/>
            </w:rPr>
          </w:pPr>
          <w:r w:rsidRPr="0027114F">
            <w:rPr>
              <w:rFonts w:ascii="Calibri" w:hAnsi="Calibri" w:cs="Arial"/>
              <w:sz w:val="20"/>
              <w:szCs w:val="16"/>
            </w:rPr>
            <w:t xml:space="preserve">Seite </w:t>
          </w:r>
          <w:r w:rsidRPr="0027114F">
            <w:rPr>
              <w:rFonts w:ascii="Calibri" w:hAnsi="Calibri" w:cs="Arial"/>
              <w:sz w:val="20"/>
              <w:szCs w:val="16"/>
            </w:rPr>
            <w:fldChar w:fldCharType="begin"/>
          </w:r>
          <w:r w:rsidRPr="0027114F">
            <w:rPr>
              <w:rFonts w:ascii="Calibri" w:hAnsi="Calibri" w:cs="Arial"/>
              <w:sz w:val="20"/>
              <w:szCs w:val="16"/>
            </w:rPr>
            <w:instrText>PAGE</w:instrText>
          </w:r>
          <w:r w:rsidRPr="0027114F">
            <w:rPr>
              <w:rFonts w:ascii="Calibri" w:hAnsi="Calibri" w:cs="Arial"/>
              <w:sz w:val="20"/>
              <w:szCs w:val="16"/>
            </w:rPr>
            <w:fldChar w:fldCharType="separate"/>
          </w:r>
          <w:r>
            <w:rPr>
              <w:rFonts w:ascii="Calibri" w:hAnsi="Calibri" w:cs="Arial"/>
              <w:sz w:val="20"/>
              <w:szCs w:val="16"/>
            </w:rPr>
            <w:t>1</w:t>
          </w:r>
          <w:r w:rsidRPr="0027114F">
            <w:rPr>
              <w:rFonts w:ascii="Calibri" w:hAnsi="Calibri" w:cs="Arial"/>
              <w:sz w:val="20"/>
              <w:szCs w:val="16"/>
            </w:rPr>
            <w:fldChar w:fldCharType="end"/>
          </w:r>
          <w:r w:rsidRPr="0027114F">
            <w:rPr>
              <w:rFonts w:ascii="Calibri" w:hAnsi="Calibri" w:cs="Arial"/>
              <w:sz w:val="20"/>
              <w:szCs w:val="16"/>
            </w:rPr>
            <w:t xml:space="preserve"> von </w:t>
          </w:r>
          <w:r w:rsidRPr="0027114F">
            <w:rPr>
              <w:rFonts w:ascii="Calibri" w:hAnsi="Calibri" w:cs="Arial"/>
              <w:sz w:val="20"/>
              <w:szCs w:val="16"/>
            </w:rPr>
            <w:fldChar w:fldCharType="begin"/>
          </w:r>
          <w:r w:rsidRPr="0027114F">
            <w:rPr>
              <w:rFonts w:ascii="Calibri" w:hAnsi="Calibri" w:cs="Arial"/>
              <w:sz w:val="20"/>
              <w:szCs w:val="16"/>
            </w:rPr>
            <w:instrText>NUMPAGES</w:instrText>
          </w:r>
          <w:r w:rsidRPr="0027114F">
            <w:rPr>
              <w:rFonts w:ascii="Calibri" w:hAnsi="Calibri" w:cs="Arial"/>
              <w:sz w:val="20"/>
              <w:szCs w:val="16"/>
            </w:rPr>
            <w:fldChar w:fldCharType="separate"/>
          </w:r>
          <w:r>
            <w:rPr>
              <w:rFonts w:ascii="Calibri" w:hAnsi="Calibri" w:cs="Arial"/>
              <w:sz w:val="20"/>
              <w:szCs w:val="16"/>
            </w:rPr>
            <w:t>4</w:t>
          </w:r>
          <w:r w:rsidRPr="0027114F">
            <w:rPr>
              <w:rFonts w:ascii="Calibri" w:hAnsi="Calibri" w:cs="Arial"/>
              <w:sz w:val="20"/>
              <w:szCs w:val="16"/>
            </w:rPr>
            <w:fldChar w:fldCharType="end"/>
          </w:r>
        </w:p>
      </w:tc>
    </w:tr>
  </w:tbl>
  <w:p w14:paraId="131F03C3" w14:textId="77777777" w:rsidR="00465748" w:rsidRPr="00F96E2E" w:rsidRDefault="00465748" w:rsidP="00B17096">
    <w:pPr>
      <w:pStyle w:val="Fuzeile"/>
      <w:rPr>
        <w:sz w:val="2"/>
        <w:szCs w:val="2"/>
      </w:rPr>
    </w:pPr>
  </w:p>
  <w:p w14:paraId="2D70AF08" w14:textId="5645131B" w:rsidR="00465748" w:rsidRDefault="0046574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5EF3C" w14:textId="77777777" w:rsidR="00465748" w:rsidRDefault="00465748" w:rsidP="00622650">
      <w:r>
        <w:separator/>
      </w:r>
    </w:p>
  </w:footnote>
  <w:footnote w:type="continuationSeparator" w:id="0">
    <w:p w14:paraId="6C3B446F" w14:textId="77777777" w:rsidR="00465748" w:rsidRDefault="00465748" w:rsidP="00622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6872"/>
      <w:gridCol w:w="2200"/>
    </w:tblGrid>
    <w:tr w:rsidR="00465748" w:rsidRPr="005C7383" w14:paraId="56F2DDE3" w14:textId="77777777" w:rsidTr="001B7565">
      <w:tc>
        <w:tcPr>
          <w:tcW w:w="7371" w:type="dxa"/>
          <w:vAlign w:val="center"/>
        </w:tcPr>
        <w:p w14:paraId="2A41E90F" w14:textId="77777777" w:rsidR="00465748" w:rsidRPr="00C64357" w:rsidRDefault="00465748" w:rsidP="00521AE9">
          <w:pPr>
            <w:pStyle w:val="Kopfzeile"/>
            <w:spacing w:before="120" w:after="240"/>
            <w:jc w:val="center"/>
            <w:rPr>
              <w:rFonts w:ascii="Arial" w:hAnsi="Arial" w:cs="Arial"/>
              <w:b/>
            </w:rPr>
          </w:pPr>
          <w:r w:rsidRPr="00C64357">
            <w:rPr>
              <w:rFonts w:ascii="Arial" w:hAnsi="Arial" w:cs="Arial"/>
              <w:b/>
              <w:color w:val="004171"/>
              <w:sz w:val="32"/>
              <w:szCs w:val="22"/>
            </w:rPr>
            <w:t>Vertrag über eine Auftragsverarbeitung</w:t>
          </w:r>
          <w:r w:rsidRPr="00C64357">
            <w:rPr>
              <w:rFonts w:ascii="Arial" w:hAnsi="Arial" w:cs="Arial"/>
              <w:b/>
              <w:color w:val="004171"/>
              <w:sz w:val="32"/>
              <w:szCs w:val="22"/>
            </w:rPr>
            <w:br/>
            <w:t>gemäß Art. 28 DS-GVO</w:t>
          </w:r>
        </w:p>
      </w:tc>
      <w:tc>
        <w:tcPr>
          <w:tcW w:w="2267" w:type="dxa"/>
          <w:shd w:val="clear" w:color="auto" w:fill="auto"/>
          <w:vAlign w:val="center"/>
        </w:tcPr>
        <w:p w14:paraId="3D96A2DD" w14:textId="77777777" w:rsidR="00465748" w:rsidRPr="005C7383" w:rsidRDefault="00465748" w:rsidP="00622650">
          <w:pPr>
            <w:pStyle w:val="Kopfzeile"/>
            <w:jc w:val="center"/>
          </w:pPr>
          <w:r>
            <w:rPr>
              <w:rFonts w:cs="Arial"/>
              <w:noProof/>
              <w:sz w:val="28"/>
            </w:rPr>
            <w:drawing>
              <wp:inline distT="0" distB="0" distL="0" distR="0" wp14:anchorId="06EF04F2" wp14:editId="1A9D659F">
                <wp:extent cx="968400" cy="968400"/>
                <wp:effectExtent l="0" t="0" r="3175" b="317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71029Logo_UKHD_dt_positiv_RG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400" cy="968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E3732FE" w14:textId="77777777" w:rsidR="00465748" w:rsidRDefault="00465748">
    <w:pPr>
      <w:pStyle w:val="Kopfzeile"/>
    </w:pPr>
  </w:p>
  <w:p w14:paraId="66AC18D5" w14:textId="77777777" w:rsidR="00465748" w:rsidRDefault="0046574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55C5F"/>
    <w:multiLevelType w:val="multilevel"/>
    <w:tmpl w:val="07883C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0F7399"/>
    <w:multiLevelType w:val="hybridMultilevel"/>
    <w:tmpl w:val="2E0001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E26FE"/>
    <w:multiLevelType w:val="multilevel"/>
    <w:tmpl w:val="E55EC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FD7C1F"/>
    <w:multiLevelType w:val="hybridMultilevel"/>
    <w:tmpl w:val="24563A94"/>
    <w:lvl w:ilvl="0" w:tplc="611CDED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C704E"/>
    <w:multiLevelType w:val="hybridMultilevel"/>
    <w:tmpl w:val="59B62F2C"/>
    <w:lvl w:ilvl="0" w:tplc="611CDED2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640C70"/>
    <w:multiLevelType w:val="hybridMultilevel"/>
    <w:tmpl w:val="2050FF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F6C3C"/>
    <w:multiLevelType w:val="hybridMultilevel"/>
    <w:tmpl w:val="31B6A3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9DC297C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375C6"/>
    <w:multiLevelType w:val="hybridMultilevel"/>
    <w:tmpl w:val="487E7B84"/>
    <w:lvl w:ilvl="0" w:tplc="B2089360">
      <w:numFmt w:val="bullet"/>
      <w:lvlText w:val="-"/>
      <w:lvlJc w:val="left"/>
      <w:pPr>
        <w:ind w:left="720" w:hanging="360"/>
      </w:pPr>
      <w:rPr>
        <w:rFonts w:ascii="Frutiger 45 Light" w:eastAsia="Times New Roman" w:hAnsi="Frutiger 45 Light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60898"/>
    <w:multiLevelType w:val="multilevel"/>
    <w:tmpl w:val="C7B4D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/>
        <w:color w:val="FF0000"/>
      </w:rPr>
    </w:lvl>
  </w:abstractNum>
  <w:abstractNum w:abstractNumId="9" w15:restartNumberingAfterBreak="0">
    <w:nsid w:val="3D9E2638"/>
    <w:multiLevelType w:val="hybridMultilevel"/>
    <w:tmpl w:val="E062C83A"/>
    <w:lvl w:ilvl="0" w:tplc="04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DED4A8D"/>
    <w:multiLevelType w:val="multilevel"/>
    <w:tmpl w:val="CF325C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3122F2A"/>
    <w:multiLevelType w:val="multilevel"/>
    <w:tmpl w:val="1436A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DBA6A02"/>
    <w:multiLevelType w:val="hybridMultilevel"/>
    <w:tmpl w:val="3C9487A6"/>
    <w:lvl w:ilvl="0" w:tplc="611CDED2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08707D"/>
    <w:multiLevelType w:val="multilevel"/>
    <w:tmpl w:val="F88809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C5804B5"/>
    <w:multiLevelType w:val="hybridMultilevel"/>
    <w:tmpl w:val="9664F64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271C59"/>
    <w:multiLevelType w:val="hybridMultilevel"/>
    <w:tmpl w:val="657EEE38"/>
    <w:lvl w:ilvl="0" w:tplc="611CDED2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9"/>
  </w:num>
  <w:num w:numId="7">
    <w:abstractNumId w:val="15"/>
  </w:num>
  <w:num w:numId="8">
    <w:abstractNumId w:val="12"/>
  </w:num>
  <w:num w:numId="9">
    <w:abstractNumId w:val="13"/>
  </w:num>
  <w:num w:numId="10">
    <w:abstractNumId w:val="2"/>
  </w:num>
  <w:num w:numId="11">
    <w:abstractNumId w:val="11"/>
  </w:num>
  <w:num w:numId="12">
    <w:abstractNumId w:val="10"/>
  </w:num>
  <w:num w:numId="13">
    <w:abstractNumId w:val="0"/>
  </w:num>
  <w:num w:numId="14">
    <w:abstractNumId w:val="8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650"/>
    <w:rsid w:val="00021D53"/>
    <w:rsid w:val="000266D0"/>
    <w:rsid w:val="00134E5B"/>
    <w:rsid w:val="00155989"/>
    <w:rsid w:val="001B7565"/>
    <w:rsid w:val="001F1876"/>
    <w:rsid w:val="00273957"/>
    <w:rsid w:val="002F6F64"/>
    <w:rsid w:val="00300538"/>
    <w:rsid w:val="00320255"/>
    <w:rsid w:val="00360BAB"/>
    <w:rsid w:val="00465748"/>
    <w:rsid w:val="00521AE9"/>
    <w:rsid w:val="00565EED"/>
    <w:rsid w:val="00573021"/>
    <w:rsid w:val="00577CDF"/>
    <w:rsid w:val="00622650"/>
    <w:rsid w:val="00687B5A"/>
    <w:rsid w:val="00757A40"/>
    <w:rsid w:val="007831FE"/>
    <w:rsid w:val="007A315C"/>
    <w:rsid w:val="009445E1"/>
    <w:rsid w:val="009476B6"/>
    <w:rsid w:val="00AC32DE"/>
    <w:rsid w:val="00B02D75"/>
    <w:rsid w:val="00B17096"/>
    <w:rsid w:val="00B2573C"/>
    <w:rsid w:val="00C529D2"/>
    <w:rsid w:val="00C65146"/>
    <w:rsid w:val="00D057EC"/>
    <w:rsid w:val="00D333A3"/>
    <w:rsid w:val="00DD7535"/>
    <w:rsid w:val="00EE357D"/>
    <w:rsid w:val="00EF622C"/>
    <w:rsid w:val="00F0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0608B"/>
  <w15:chartTrackingRefBased/>
  <w15:docId w15:val="{37E57FE6-8E5A-4D81-B0A5-1BABAC49B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22650"/>
    <w:pPr>
      <w:spacing w:after="0" w:line="240" w:lineRule="auto"/>
    </w:pPr>
    <w:rPr>
      <w:rFonts w:ascii="Frutiger 45 Light" w:eastAsia="Times New Roman" w:hAnsi="Frutiger 45 Light" w:cs="Times New Roman"/>
      <w:sz w:val="21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22650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2265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2265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22650"/>
    <w:rPr>
      <w:rFonts w:ascii="Frutiger 45 Light" w:eastAsia="Times New Roman" w:hAnsi="Frutiger 45 Light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265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2650"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22650"/>
    <w:rPr>
      <w:rFonts w:ascii="Frutiger 45 Light" w:eastAsia="Times New Roman" w:hAnsi="Frutiger 45 Light" w:cs="Times New Roman"/>
      <w:sz w:val="21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22650"/>
    <w:rPr>
      <w:rFonts w:ascii="Frutiger 45 Light" w:eastAsia="Times New Roman" w:hAnsi="Frutiger 45 Light" w:cs="Times New Roman"/>
      <w:sz w:val="21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C32D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C32DE"/>
    <w:rPr>
      <w:rFonts w:ascii="Frutiger 45 Light" w:eastAsia="Times New Roman" w:hAnsi="Frutiger 45 Light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B170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B17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E707D3F4DB448B83A3E4BF055FC67" ma:contentTypeVersion="5" ma:contentTypeDescription="Ein neues Dokument erstellen." ma:contentTypeScope="" ma:versionID="67b2e39ac4706b9d6e7a797c2738521b">
  <xsd:schema xmlns:xsd="http://www.w3.org/2001/XMLSchema" xmlns:xs="http://www.w3.org/2001/XMLSchema" xmlns:p="http://schemas.microsoft.com/office/2006/metadata/properties" xmlns:ns2="674561eb-85c3-414a-8c18-ad3978129272" xmlns:ns3="d1188988-8eb5-4a8f-aefc-28eeb8202efb" targetNamespace="http://schemas.microsoft.com/office/2006/metadata/properties" ma:root="true" ma:fieldsID="30a96f38049cfedc1385c4c1dfe2b734" ns2:_="" ns3:_="">
    <xsd:import namespace="674561eb-85c3-414a-8c18-ad3978129272"/>
    <xsd:import namespace="d1188988-8eb5-4a8f-aefc-28eeb8202efb"/>
    <xsd:element name="properties">
      <xsd:complexType>
        <xsd:sequence>
          <xsd:element name="documentManagement">
            <xsd:complexType>
              <xsd:all>
                <xsd:element ref="ns2:wof_x00fc_r_x0020_brauche_x0020_ich_x0020_dieses_x0020_Dokument_x003f_" minOccurs="0"/>
                <xsd:element ref="ns2:kategorie" minOccurs="0"/>
                <xsd:element ref="ns2:Reihenfolg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561eb-85c3-414a-8c18-ad3978129272" elementFormDefault="qualified">
    <xsd:import namespace="http://schemas.microsoft.com/office/2006/documentManagement/types"/>
    <xsd:import namespace="http://schemas.microsoft.com/office/infopath/2007/PartnerControls"/>
    <xsd:element name="wof_x00fc_r_x0020_brauche_x0020_ich_x0020_dieses_x0020_Dokument_x003f_" ma:index="2" nillable="true" ma:displayName="wofür brauche ich dieses Dokument?" ma:internalName="wof_x00fc_r_x0020_brauche_x0020_ich_x0020_dieses_x0020_Dokument_x003f_">
      <xsd:simpleType>
        <xsd:restriction base="dms:Note">
          <xsd:maxLength value="255"/>
        </xsd:restriction>
      </xsd:simpleType>
    </xsd:element>
    <xsd:element name="kategorie" ma:index="3" nillable="true" ma:displayName="Kategorie" ma:default="Startseite" ma:format="Dropdown" ma:internalName="kategorie">
      <xsd:simpleType>
        <xsd:restriction base="dms:Choice">
          <xsd:enumeration value="Startseite"/>
          <xsd:enumeration value="Fachinformationen"/>
          <xsd:enumeration value="Regeln &amp; Vorgaben"/>
          <xsd:enumeration value="Praxishilfe - Auftragsverarbeitung"/>
          <xsd:enumeration value="Praxishilfe - Datenschutzkonzept"/>
          <xsd:enumeration value="Praxishilfe - TOM"/>
          <xsd:enumeration value="Praxishilfe - Datenschutz- /Ansprechpersonen &amp; Koordinatoren"/>
          <xsd:enumeration value="VVT"/>
          <xsd:enumeration value="Datenpanne"/>
        </xsd:restriction>
      </xsd:simpleType>
    </xsd:element>
    <xsd:element name="Reihenfolge" ma:index="10" nillable="true" ma:displayName="Reihenfolge" ma:default="21" ma:internalName="Reihenfolge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188988-8eb5-4a8f-aefc-28eeb8202ef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of_x00fc_r_x0020_brauche_x0020_ich_x0020_dieses_x0020_Dokument_x003f_ xmlns="674561eb-85c3-414a-8c18-ad3978129272">&lt;div class="ExternalClass1399B5EA9E404046B833945044E6D235"&gt;Basisdokument AVV - Fallgruppe Dienstleistungen&lt;/div&gt;</wof_x00fc_r_x0020_brauche_x0020_ich_x0020_dieses_x0020_Dokument_x003f_>
    <kategorie xmlns="674561eb-85c3-414a-8c18-ad3978129272">Praxishilfe - Auftragsverarbeitung</kategorie>
    <Reihenfolge xmlns="674561eb-85c3-414a-8c18-ad3978129272">1</Reihenfolge>
    <SharedWithUsers xmlns="d1188988-8eb5-4a8f-aefc-28eeb8202efb">
      <UserInfo>
        <DisplayName>Ovchinnikova, Marina</DisplayName>
        <AccountId>587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4C0EC20-60E3-48C3-8B01-33B8A4A7095B}"/>
</file>

<file path=customXml/itemProps2.xml><?xml version="1.0" encoding="utf-8"?>
<ds:datastoreItem xmlns:ds="http://schemas.openxmlformats.org/officeDocument/2006/customXml" ds:itemID="{8F9A73CA-597C-4CD8-A6AD-B01AAD984C1B}"/>
</file>

<file path=customXml/itemProps3.xml><?xml version="1.0" encoding="utf-8"?>
<ds:datastoreItem xmlns:ds="http://schemas.openxmlformats.org/officeDocument/2006/customXml" ds:itemID="{5115A204-E191-4231-9C4B-438FD0852D26}"/>
</file>

<file path=docProps/app.xml><?xml version="1.0" encoding="utf-8"?>
<Properties xmlns="http://schemas.openxmlformats.org/officeDocument/2006/extended-properties" xmlns:vt="http://schemas.openxmlformats.org/officeDocument/2006/docPropsVTypes">
  <Template>44B80745</Template>
  <TotalTime>0</TotalTime>
  <Pages>4</Pages>
  <Words>647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Toteva, Kremena</dc:creator>
  <cp:keywords/>
  <dc:description/>
  <cp:lastModifiedBy>Toteva, Kremena</cp:lastModifiedBy>
  <cp:revision>11</cp:revision>
  <dcterms:created xsi:type="dcterms:W3CDTF">2021-09-23T11:13:00Z</dcterms:created>
  <dcterms:modified xsi:type="dcterms:W3CDTF">2021-09-24T10:19:00Z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0x01010018AE707D3F4DB448B83A3E4BF055FC67</vt:lpwstr>
  </property>
</Properties>
</file>